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B1D6A" w14:textId="6FBDEA90" w:rsidR="00961561" w:rsidRPr="0093240E" w:rsidRDefault="00961561" w:rsidP="00164B48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tbl>
      <w:tblPr>
        <w:tblpPr w:leftFromText="180" w:rightFromText="180" w:vertAnchor="text" w:horzAnchor="margin" w:tblpY="134"/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F57075" w:rsidRPr="0093240E" w14:paraId="43C73139" w14:textId="77777777" w:rsidTr="00577F30">
        <w:trPr>
          <w:cantSplit/>
          <w:trHeight w:val="96"/>
        </w:trPr>
        <w:tc>
          <w:tcPr>
            <w:tcW w:w="2694" w:type="dxa"/>
            <w:vAlign w:val="center"/>
          </w:tcPr>
          <w:p w14:paraId="7D72CF6F" w14:textId="06DFC928" w:rsidR="00F57075" w:rsidRPr="0093240E" w:rsidRDefault="00F57075" w:rsidP="00164B48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  <w:r w:rsidRPr="007F5C37">
              <w:rPr>
                <w:rFonts w:ascii="Times New Roman" w:hAnsi="Times New Roman"/>
                <w:noProof/>
                <w:sz w:val="22"/>
              </w:rPr>
              <w:t xml:space="preserve">Zagreb, </w:t>
            </w:r>
            <w:r w:rsidRPr="007F5C37">
              <w:rPr>
                <w:rFonts w:ascii="Times New Roman" w:hAnsi="Times New Roman"/>
                <w:noProof/>
                <w:sz w:val="22"/>
              </w:rPr>
              <w:fldChar w:fldCharType="begin"/>
            </w:r>
            <w:r w:rsidRPr="007F5C37">
              <w:rPr>
                <w:rFonts w:ascii="Times New Roman" w:hAnsi="Times New Roman"/>
                <w:noProof/>
                <w:sz w:val="22"/>
              </w:rPr>
              <w:instrText xml:space="preserve"> TIME \@ "d.M.yyyy." </w:instrText>
            </w:r>
            <w:r w:rsidRPr="007F5C37">
              <w:rPr>
                <w:rFonts w:ascii="Times New Roman" w:hAnsi="Times New Roman"/>
                <w:noProof/>
                <w:sz w:val="22"/>
              </w:rPr>
              <w:fldChar w:fldCharType="separate"/>
            </w:r>
            <w:r w:rsidR="00397187">
              <w:rPr>
                <w:rFonts w:ascii="Times New Roman" w:hAnsi="Times New Roman"/>
                <w:noProof/>
                <w:sz w:val="22"/>
              </w:rPr>
              <w:t>15.3.2021.</w:t>
            </w:r>
            <w:r w:rsidRPr="007F5C37">
              <w:rPr>
                <w:rFonts w:ascii="Times New Roman" w:hAnsi="Times New Roman"/>
                <w:noProof/>
                <w:sz w:val="22"/>
              </w:rPr>
              <w:fldChar w:fldCharType="end"/>
            </w:r>
          </w:p>
        </w:tc>
        <w:tc>
          <w:tcPr>
            <w:tcW w:w="6520" w:type="dxa"/>
            <w:vMerge w:val="restart"/>
          </w:tcPr>
          <w:p w14:paraId="543FC532" w14:textId="77777777" w:rsidR="00730B35" w:rsidRDefault="00730B35" w:rsidP="00730B35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 w:rsidRPr="00FC7E39">
              <w:rPr>
                <w:rFonts w:ascii="Times New Roman" w:eastAsia="Times New Roman" w:hAnsi="Times New Roman"/>
                <w:b/>
                <w:sz w:val="22"/>
              </w:rPr>
              <w:t>TRGOVAČKI SUD U ZAGREBU</w:t>
            </w:r>
          </w:p>
          <w:p w14:paraId="2D7CFC1C" w14:textId="77777777" w:rsidR="00730B35" w:rsidRPr="00AD6979" w:rsidRDefault="00730B35" w:rsidP="00730B35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bCs/>
                <w:sz w:val="22"/>
              </w:rPr>
            </w:pPr>
            <w:proofErr w:type="spellStart"/>
            <w:r w:rsidRPr="00AD6979">
              <w:rPr>
                <w:rFonts w:ascii="Times New Roman" w:eastAsia="Times New Roman" w:hAnsi="Times New Roman"/>
                <w:bCs/>
                <w:sz w:val="22"/>
              </w:rPr>
              <w:t>Amruševa</w:t>
            </w:r>
            <w:proofErr w:type="spellEnd"/>
            <w:r w:rsidRPr="00AD6979">
              <w:rPr>
                <w:rFonts w:ascii="Times New Roman" w:eastAsia="Times New Roman" w:hAnsi="Times New Roman"/>
                <w:bCs/>
                <w:sz w:val="22"/>
              </w:rPr>
              <w:t xml:space="preserve"> 2/II</w:t>
            </w:r>
          </w:p>
          <w:p w14:paraId="2EE09C0F" w14:textId="77777777" w:rsidR="00730B35" w:rsidRDefault="00730B35" w:rsidP="00730B35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 w:rsidRPr="00FC7E39">
              <w:rPr>
                <w:rFonts w:ascii="Times New Roman" w:hAnsi="Times New Roman"/>
                <w:sz w:val="22"/>
              </w:rPr>
              <w:t>HR-</w:t>
            </w:r>
            <w:r>
              <w:rPr>
                <w:rFonts w:ascii="Times New Roman" w:hAnsi="Times New Roman"/>
                <w:sz w:val="22"/>
              </w:rPr>
              <w:t>10000 ZAGREB</w:t>
            </w:r>
          </w:p>
          <w:p w14:paraId="79CFB5C6" w14:textId="77777777" w:rsidR="00730B35" w:rsidRDefault="00730B35" w:rsidP="00730B35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  <w:p w14:paraId="3F6C961A" w14:textId="307D7454" w:rsidR="00F57075" w:rsidRPr="0093240E" w:rsidRDefault="00730B35" w:rsidP="00730B35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stečajna sutkinja Vesna Sremac Šoštar</w:t>
            </w:r>
          </w:p>
        </w:tc>
      </w:tr>
      <w:tr w:rsidR="00164B48" w:rsidRPr="0093240E" w14:paraId="15344EA8" w14:textId="77777777" w:rsidTr="00164B48">
        <w:trPr>
          <w:cantSplit/>
          <w:trHeight w:val="920"/>
        </w:trPr>
        <w:tc>
          <w:tcPr>
            <w:tcW w:w="2694" w:type="dxa"/>
          </w:tcPr>
          <w:p w14:paraId="4BB82B7A" w14:textId="77777777" w:rsidR="00164B48" w:rsidRPr="0093240E" w:rsidRDefault="00164B48" w:rsidP="00164B48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  <w:vMerge/>
          </w:tcPr>
          <w:p w14:paraId="7368C401" w14:textId="77777777" w:rsidR="00164B48" w:rsidRPr="0093240E" w:rsidRDefault="00164B48" w:rsidP="00164B48">
            <w:pPr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164B48" w:rsidRPr="0093240E" w14:paraId="153CD269" w14:textId="77777777" w:rsidTr="00164B48">
        <w:trPr>
          <w:cantSplit/>
          <w:trHeight w:val="96"/>
        </w:trPr>
        <w:tc>
          <w:tcPr>
            <w:tcW w:w="2694" w:type="dxa"/>
          </w:tcPr>
          <w:p w14:paraId="12BA32EA" w14:textId="77777777" w:rsidR="00164B48" w:rsidRPr="0093240E" w:rsidRDefault="00164B48" w:rsidP="00164B48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</w:tcPr>
          <w:p w14:paraId="0C3FF11C" w14:textId="77777777" w:rsidR="00164B48" w:rsidRPr="0093240E" w:rsidRDefault="00164B48" w:rsidP="00164B48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</w:p>
          <w:p w14:paraId="0C117832" w14:textId="79DFEC0F" w:rsidR="00164B48" w:rsidRPr="0093240E" w:rsidRDefault="00730B35" w:rsidP="009A0B9D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  <w:r w:rsidRPr="007F5C37">
              <w:rPr>
                <w:rFonts w:ascii="Times New Roman" w:hAnsi="Times New Roman"/>
                <w:b/>
                <w:sz w:val="22"/>
              </w:rPr>
              <w:t>Na broj: St-</w:t>
            </w:r>
            <w:r>
              <w:rPr>
                <w:rFonts w:ascii="Times New Roman" w:hAnsi="Times New Roman"/>
                <w:b/>
                <w:sz w:val="22"/>
              </w:rPr>
              <w:t>309</w:t>
            </w:r>
            <w:r w:rsidRPr="007F5C37">
              <w:rPr>
                <w:rFonts w:ascii="Times New Roman" w:hAnsi="Times New Roman"/>
                <w:b/>
                <w:sz w:val="22"/>
              </w:rPr>
              <w:t>/</w:t>
            </w:r>
            <w:r>
              <w:rPr>
                <w:rFonts w:ascii="Times New Roman" w:hAnsi="Times New Roman"/>
                <w:b/>
                <w:sz w:val="22"/>
              </w:rPr>
              <w:t>2020</w:t>
            </w:r>
          </w:p>
        </w:tc>
      </w:tr>
    </w:tbl>
    <w:p w14:paraId="6EF757D8" w14:textId="77777777" w:rsidR="009A0B9D" w:rsidRPr="0093240E" w:rsidRDefault="009A0B9D" w:rsidP="009A0B9D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p w14:paraId="6F1B0629" w14:textId="77777777" w:rsidR="00730B35" w:rsidRDefault="00730B35" w:rsidP="00730B35">
      <w:pPr>
        <w:spacing w:after="0" w:line="264" w:lineRule="auto"/>
        <w:rPr>
          <w:rFonts w:ascii="Times New Roman" w:eastAsia="Times New Roman" w:hAnsi="Times New Roman"/>
          <w:b/>
          <w:sz w:val="22"/>
          <w:lang w:eastAsia="hr-HR"/>
        </w:rPr>
      </w:pPr>
      <w:r>
        <w:rPr>
          <w:rFonts w:ascii="Times New Roman" w:eastAsia="Times New Roman" w:hAnsi="Times New Roman"/>
          <w:b/>
          <w:sz w:val="22"/>
          <w:lang w:eastAsia="hr-HR"/>
        </w:rPr>
        <w:t>Stečajni dužnik:</w:t>
      </w:r>
    </w:p>
    <w:p w14:paraId="7AC85305" w14:textId="77777777" w:rsidR="00730B35" w:rsidRDefault="00730B35" w:rsidP="00730B35">
      <w:pPr>
        <w:spacing w:after="0" w:line="264" w:lineRule="auto"/>
        <w:rPr>
          <w:rFonts w:ascii="Times New Roman" w:eastAsia="Times New Roman" w:hAnsi="Times New Roman"/>
          <w:b/>
          <w:sz w:val="22"/>
          <w:lang w:eastAsia="hr-HR"/>
        </w:rPr>
      </w:pPr>
      <w:r>
        <w:rPr>
          <w:rFonts w:ascii="Times New Roman" w:eastAsia="Times New Roman" w:hAnsi="Times New Roman"/>
          <w:b/>
          <w:sz w:val="22"/>
          <w:lang w:eastAsia="hr-HR"/>
        </w:rPr>
        <w:t>VIVA ADRIA</w:t>
      </w:r>
      <w:r w:rsidRPr="006D535A">
        <w:rPr>
          <w:rFonts w:ascii="Times New Roman" w:eastAsia="Times New Roman" w:hAnsi="Times New Roman"/>
          <w:b/>
          <w:sz w:val="22"/>
          <w:lang w:eastAsia="hr-HR"/>
        </w:rPr>
        <w:t xml:space="preserve"> d.o.o. u stečaju</w:t>
      </w:r>
    </w:p>
    <w:p w14:paraId="7225D808" w14:textId="77777777" w:rsidR="00730B35" w:rsidRDefault="00730B35" w:rsidP="00730B35">
      <w:pPr>
        <w:spacing w:after="0" w:line="264" w:lineRule="auto"/>
        <w:rPr>
          <w:rFonts w:ascii="Times New Roman" w:eastAsia="Times New Roman" w:hAnsi="Times New Roman"/>
          <w:bCs/>
          <w:sz w:val="22"/>
          <w:lang w:eastAsia="hr-HR"/>
        </w:rPr>
      </w:pPr>
      <w:r w:rsidRPr="00AD6979">
        <w:rPr>
          <w:rFonts w:ascii="Times New Roman" w:eastAsia="Times New Roman" w:hAnsi="Times New Roman"/>
          <w:bCs/>
          <w:sz w:val="22"/>
          <w:lang w:eastAsia="hr-HR"/>
        </w:rPr>
        <w:t>Zrinskih i Frankopana 18</w:t>
      </w:r>
    </w:p>
    <w:p w14:paraId="30DD966E" w14:textId="77777777" w:rsidR="00730B35" w:rsidRPr="00C8630A" w:rsidRDefault="00730B35" w:rsidP="00730B35">
      <w:pPr>
        <w:spacing w:after="0" w:line="264" w:lineRule="auto"/>
        <w:rPr>
          <w:rFonts w:ascii="Times New Roman" w:eastAsia="Times New Roman" w:hAnsi="Times New Roman"/>
          <w:bCs/>
          <w:sz w:val="22"/>
          <w:lang w:eastAsia="hr-HR"/>
        </w:rPr>
      </w:pPr>
      <w:r w:rsidRPr="00C8630A">
        <w:rPr>
          <w:rFonts w:ascii="Times New Roman" w:eastAsia="Times New Roman" w:hAnsi="Times New Roman"/>
          <w:bCs/>
          <w:sz w:val="22"/>
          <w:lang w:eastAsia="hr-HR"/>
        </w:rPr>
        <w:t>HR-</w:t>
      </w:r>
      <w:r>
        <w:rPr>
          <w:rFonts w:ascii="Times New Roman" w:eastAsia="Times New Roman" w:hAnsi="Times New Roman"/>
          <w:bCs/>
          <w:sz w:val="22"/>
          <w:lang w:eastAsia="hr-HR"/>
        </w:rPr>
        <w:t>47280</w:t>
      </w:r>
      <w:r w:rsidRPr="00C8630A">
        <w:rPr>
          <w:rFonts w:ascii="Times New Roman" w:eastAsia="Times New Roman" w:hAnsi="Times New Roman"/>
          <w:bCs/>
          <w:sz w:val="22"/>
          <w:lang w:eastAsia="hr-HR"/>
        </w:rPr>
        <w:t xml:space="preserve"> </w:t>
      </w:r>
      <w:r>
        <w:rPr>
          <w:rFonts w:ascii="Times New Roman" w:eastAsia="Times New Roman" w:hAnsi="Times New Roman"/>
          <w:bCs/>
          <w:sz w:val="22"/>
          <w:lang w:eastAsia="hr-HR"/>
        </w:rPr>
        <w:t>OZALJ</w:t>
      </w:r>
    </w:p>
    <w:p w14:paraId="3FE0C69D" w14:textId="77777777" w:rsidR="00730B35" w:rsidRPr="00C8630A" w:rsidRDefault="00730B35" w:rsidP="00730B35">
      <w:pPr>
        <w:spacing w:after="0" w:line="264" w:lineRule="auto"/>
        <w:rPr>
          <w:rFonts w:ascii="Times New Roman" w:eastAsia="Times New Roman" w:hAnsi="Times New Roman"/>
          <w:bCs/>
          <w:sz w:val="22"/>
          <w:lang w:eastAsia="hr-HR"/>
        </w:rPr>
      </w:pPr>
      <w:r w:rsidRPr="00C8630A">
        <w:rPr>
          <w:rFonts w:ascii="Times New Roman" w:eastAsia="Times New Roman" w:hAnsi="Times New Roman"/>
          <w:bCs/>
          <w:sz w:val="22"/>
          <w:lang w:eastAsia="hr-HR"/>
        </w:rPr>
        <w:t xml:space="preserve">OIB: </w:t>
      </w:r>
      <w:r w:rsidRPr="00AD6979">
        <w:rPr>
          <w:rFonts w:ascii="Times New Roman" w:eastAsia="Times New Roman" w:hAnsi="Times New Roman"/>
          <w:bCs/>
          <w:sz w:val="22"/>
          <w:lang w:eastAsia="hr-HR"/>
        </w:rPr>
        <w:t>42571334188</w:t>
      </w:r>
    </w:p>
    <w:p w14:paraId="2D3047E8" w14:textId="77777777" w:rsidR="00730B35" w:rsidRPr="00C8630A" w:rsidRDefault="00730B35" w:rsidP="00730B35">
      <w:pPr>
        <w:spacing w:after="0" w:line="264" w:lineRule="auto"/>
        <w:rPr>
          <w:rFonts w:ascii="Times New Roman" w:eastAsia="Times New Roman" w:hAnsi="Times New Roman"/>
          <w:bCs/>
          <w:sz w:val="22"/>
          <w:lang w:eastAsia="hr-HR"/>
        </w:rPr>
      </w:pPr>
      <w:r w:rsidRPr="00C8630A">
        <w:rPr>
          <w:rFonts w:ascii="Times New Roman" w:eastAsia="Times New Roman" w:hAnsi="Times New Roman"/>
          <w:bCs/>
          <w:sz w:val="22"/>
          <w:lang w:eastAsia="hr-HR"/>
        </w:rPr>
        <w:t xml:space="preserve">MBS: </w:t>
      </w:r>
      <w:r w:rsidRPr="00AD6979">
        <w:rPr>
          <w:rFonts w:ascii="Times New Roman" w:eastAsia="Times New Roman" w:hAnsi="Times New Roman"/>
          <w:bCs/>
          <w:sz w:val="22"/>
          <w:lang w:eastAsia="hr-HR"/>
        </w:rPr>
        <w:t>080796154</w:t>
      </w:r>
      <w:r>
        <w:rPr>
          <w:rFonts w:ascii="Times New Roman" w:eastAsia="Times New Roman" w:hAnsi="Times New Roman"/>
          <w:bCs/>
          <w:sz w:val="22"/>
          <w:lang w:eastAsia="hr-HR"/>
        </w:rPr>
        <w:t>, Trgovački sud u Zagrebu</w:t>
      </w:r>
    </w:p>
    <w:p w14:paraId="6D0B7348" w14:textId="77777777" w:rsidR="00F05784" w:rsidRDefault="00F05784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1F468362" w14:textId="77777777" w:rsidR="00F05784" w:rsidRDefault="00F05784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2431692E" w14:textId="77777777" w:rsidR="009A0B9D" w:rsidRPr="0093240E" w:rsidRDefault="009A0B9D" w:rsidP="009A0B9D">
      <w:pPr>
        <w:spacing w:after="0" w:line="264" w:lineRule="auto"/>
        <w:jc w:val="center"/>
        <w:rPr>
          <w:rFonts w:ascii="Times New Roman" w:hAnsi="Times New Roman"/>
          <w:b/>
          <w:sz w:val="22"/>
          <w:u w:val="single"/>
        </w:rPr>
      </w:pPr>
    </w:p>
    <w:p w14:paraId="19430762" w14:textId="345B28F2" w:rsidR="009A0B9D" w:rsidRPr="00675325" w:rsidRDefault="00675325" w:rsidP="00397187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POPIS PREDMETA STEČAJNE MASE</w:t>
      </w:r>
      <w:r>
        <w:rPr>
          <w:rFonts w:ascii="Times New Roman" w:hAnsi="Times New Roman"/>
          <w:b/>
          <w:sz w:val="22"/>
        </w:rPr>
        <w:t xml:space="preserve"> </w:t>
      </w:r>
      <w:r w:rsidR="00397187">
        <w:rPr>
          <w:rFonts w:ascii="Times New Roman" w:hAnsi="Times New Roman"/>
          <w:b/>
          <w:sz w:val="22"/>
        </w:rPr>
        <w:t xml:space="preserve">(samo </w:t>
      </w:r>
      <w:proofErr w:type="spellStart"/>
      <w:r w:rsidR="00397187">
        <w:rPr>
          <w:rFonts w:ascii="Times New Roman" w:hAnsi="Times New Roman"/>
          <w:b/>
          <w:sz w:val="22"/>
        </w:rPr>
        <w:t>izvanknjižno</w:t>
      </w:r>
      <w:proofErr w:type="spellEnd"/>
      <w:r w:rsidR="00397187">
        <w:rPr>
          <w:rFonts w:ascii="Times New Roman" w:hAnsi="Times New Roman"/>
          <w:b/>
          <w:sz w:val="22"/>
        </w:rPr>
        <w:t xml:space="preserve"> vlasništvo nekretnina)</w:t>
      </w:r>
      <w:r w:rsidR="009A0B9D" w:rsidRPr="00675325">
        <w:rPr>
          <w:rFonts w:ascii="Times New Roman" w:hAnsi="Times New Roman"/>
          <w:b/>
          <w:sz w:val="22"/>
        </w:rPr>
        <w:t xml:space="preserve"> </w:t>
      </w:r>
    </w:p>
    <w:p w14:paraId="4D27482C" w14:textId="336DB9F0" w:rsidR="00730B35" w:rsidRPr="001B7E26" w:rsidRDefault="00730B35" w:rsidP="001B7E26">
      <w:pPr>
        <w:spacing w:after="0" w:line="264" w:lineRule="auto"/>
        <w:jc w:val="both"/>
        <w:rPr>
          <w:rFonts w:ascii="Times New Roman" w:eastAsia="Times New Roman" w:hAnsi="Times New Roman"/>
          <w:b/>
          <w:sz w:val="22"/>
          <w:lang w:eastAsia="hr-HR"/>
        </w:rPr>
      </w:pPr>
    </w:p>
    <w:p w14:paraId="1FD6E744" w14:textId="7D1DE25D" w:rsidR="00730B35" w:rsidRDefault="00730B35" w:rsidP="009A0B9D">
      <w:pPr>
        <w:spacing w:after="0" w:line="264" w:lineRule="auto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ab/>
        <w:t xml:space="preserve">Stečajni dužnik </w:t>
      </w:r>
      <w:proofErr w:type="spellStart"/>
      <w:r>
        <w:rPr>
          <w:rFonts w:ascii="Times New Roman" w:hAnsi="Times New Roman"/>
          <w:bCs/>
          <w:sz w:val="22"/>
        </w:rPr>
        <w:t>izvanknjižni</w:t>
      </w:r>
      <w:proofErr w:type="spellEnd"/>
      <w:r>
        <w:rPr>
          <w:rFonts w:ascii="Times New Roman" w:hAnsi="Times New Roman"/>
          <w:bCs/>
          <w:sz w:val="22"/>
        </w:rPr>
        <w:t xml:space="preserve"> je vlasnik sljedećih nekretnina:</w:t>
      </w:r>
    </w:p>
    <w:p w14:paraId="6C781756" w14:textId="562426FE" w:rsidR="00730B35" w:rsidRDefault="00730B35" w:rsidP="009A0B9D">
      <w:pPr>
        <w:spacing w:after="0" w:line="264" w:lineRule="auto"/>
        <w:rPr>
          <w:rFonts w:ascii="Times New Roman" w:hAnsi="Times New Roman"/>
          <w:bCs/>
          <w:sz w:val="22"/>
        </w:rPr>
      </w:pPr>
    </w:p>
    <w:p w14:paraId="39887E4C" w14:textId="14C792F7" w:rsidR="00730B35" w:rsidRPr="00730B35" w:rsidRDefault="00730B35" w:rsidP="00730B35">
      <w:pPr>
        <w:spacing w:after="0" w:line="240" w:lineRule="auto"/>
        <w:jc w:val="both"/>
        <w:rPr>
          <w:rFonts w:ascii="Times New Roman" w:hAnsi="Times New Roman"/>
          <w:b/>
          <w:bCs/>
          <w:sz w:val="22"/>
        </w:rPr>
      </w:pPr>
      <w:r>
        <w:rPr>
          <w:rFonts w:ascii="Times New Roman" w:hAnsi="Times New Roman"/>
          <w:b/>
          <w:bCs/>
          <w:sz w:val="22"/>
        </w:rPr>
        <w:t>I</w:t>
      </w:r>
      <w:r w:rsidRPr="00730B35">
        <w:rPr>
          <w:rFonts w:ascii="Times New Roman" w:hAnsi="Times New Roman"/>
          <w:b/>
          <w:bCs/>
          <w:sz w:val="22"/>
        </w:rPr>
        <w:t xml:space="preserve">. Bogdanka </w:t>
      </w:r>
      <w:proofErr w:type="spellStart"/>
      <w:r w:rsidRPr="00730B35">
        <w:rPr>
          <w:rFonts w:ascii="Times New Roman" w:hAnsi="Times New Roman"/>
          <w:b/>
          <w:bCs/>
          <w:sz w:val="22"/>
        </w:rPr>
        <w:t>Fuštar</w:t>
      </w:r>
      <w:proofErr w:type="spellEnd"/>
    </w:p>
    <w:p w14:paraId="468FC695" w14:textId="77777777" w:rsidR="00730B35" w:rsidRDefault="00730B35" w:rsidP="00730B35">
      <w:pPr>
        <w:spacing w:after="0" w:line="240" w:lineRule="auto"/>
        <w:ind w:left="360"/>
        <w:jc w:val="both"/>
        <w:rPr>
          <w:rFonts w:ascii="Times New Roman" w:hAnsi="Times New Roman"/>
          <w:sz w:val="22"/>
        </w:rPr>
      </w:pPr>
    </w:p>
    <w:p w14:paraId="51746EDF" w14:textId="65EFBF3D" w:rsidR="00730B35" w:rsidRPr="00730B35" w:rsidRDefault="00730B35" w:rsidP="003E469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  <w:lang w:eastAsia="hr-HR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85/5 upisana pri Državnoj geodetskoj upravi, Područnom uredu za katastar Sisak, Ispostava Topusko, k.o. Vorkapić u posjedovni list broj 52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85/5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485 Općinskog suda u Glini, zemljišnoknjižni odjel Gvozd, k.o. Vorkapić,</w:t>
      </w:r>
    </w:p>
    <w:p w14:paraId="7ACE4856" w14:textId="77777777" w:rsidR="00730B35" w:rsidRPr="00730B35" w:rsidRDefault="00730B35" w:rsidP="003E469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196/2 oranica površine 3956 m2 upisana pri Državnoj geodetskoj upravi, Područnom uredu za katastar Sisak, Ispostava Topusko, k.o. Vorkapić u posjedovni list broj 52,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196/2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332 Općinskog suda u Glini, zemljišnoknjižni odjel Gvozd, k.o. Vorkapić,</w:t>
      </w:r>
    </w:p>
    <w:p w14:paraId="56B9F796" w14:textId="77777777" w:rsidR="00730B35" w:rsidRPr="00730B35" w:rsidRDefault="00730B35" w:rsidP="003E469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196/2 oranica površine 3956 m2 upisana pri Državnoj geodetskoj upravi, Područnom uredu za katastar Sisak, Ispostava Topusko, k.o. Vorkapić u posjedovni list broj 52,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196/2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332 Općinskog suda u Glini, zemljišnoknjižni odjel Gvozd, k.o. Vorkapić,</w:t>
      </w:r>
    </w:p>
    <w:p w14:paraId="375C2882" w14:textId="77777777" w:rsidR="00730B35" w:rsidRPr="00730B35" w:rsidRDefault="00730B35" w:rsidP="003E469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196/2 voćnjak površine 360 m2 upisana pri Državnoj geodetskoj upravi, Područnom uredu za katastar Sisak, Ispostava Topusko, k.o. Vorkapić u posjedovni list broj 52,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196/2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332 Općinskog suda u Glini, zemljišnoknjižni odjel Gvozd, k.o. Vorkapić,</w:t>
      </w:r>
    </w:p>
    <w:p w14:paraId="658AD618" w14:textId="77777777" w:rsidR="00730B35" w:rsidRPr="00730B35" w:rsidRDefault="00730B35" w:rsidP="003E469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196/3 upisana pri Državnoj geodetskoj upravi, Područnom uredu za katastar Sisak, Ispostava Topusko, k.o. Vorkapić u posjedovni list broj 52,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196/3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331 Općinskog suda u Glini, zemljišnoknjižni odjel Gvozd, k.o. Vorkapić,</w:t>
      </w:r>
    </w:p>
    <w:p w14:paraId="1A4452E1" w14:textId="77777777" w:rsidR="00730B35" w:rsidRPr="00730B35" w:rsidRDefault="00730B35" w:rsidP="003E469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197/1 upisana pri Državnoj geodetskoj upravi, Područnom uredu za katastar Sisak, Ispostava Topusko, k.o. Vorkapić u posjedovni list broj 52,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197/1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332 Općinskog suda u Glini, zemljišnoknjižni odjel Gvozd, k.o. Vorkapić</w:t>
      </w:r>
    </w:p>
    <w:p w14:paraId="4A2C3464" w14:textId="77777777" w:rsidR="00730B35" w:rsidRPr="00730B35" w:rsidRDefault="00730B35" w:rsidP="003E469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lastRenderedPageBreak/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204 upisana pri Državnoj geodetskoj upravi, Područnom uredu za katastar Sisak, Ispostava Topusko, k.o. Vorkapić u posjedovni list broj 52,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204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332 Općinskog suda u Glini, zemljišnoknjižni odjel Gvozd, k.o. Vorkapić,</w:t>
      </w:r>
    </w:p>
    <w:p w14:paraId="1CE2B214" w14:textId="77777777" w:rsidR="00730B35" w:rsidRPr="00730B35" w:rsidRDefault="00730B35" w:rsidP="003E469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824 upisana pri Državnoj geodetskoj upravi, Područnom uredu za katastar Sisak, Ispostava Topusko, k.o. Vorkapić u posjedovni list broj 52,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824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331 Općinskog suda u Glini, zemljišnoknjižni odjel Gvozd, k.o. Vorkapić,</w:t>
      </w:r>
    </w:p>
    <w:p w14:paraId="43F8B5B7" w14:textId="77777777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07B3FF5F" w14:textId="77777777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II. Bogdanka </w:t>
      </w:r>
      <w:proofErr w:type="spellStart"/>
      <w:r>
        <w:rPr>
          <w:rFonts w:ascii="Times New Roman" w:hAnsi="Times New Roman"/>
          <w:b/>
          <w:sz w:val="22"/>
        </w:rPr>
        <w:t>Fuštar</w:t>
      </w:r>
      <w:proofErr w:type="spellEnd"/>
    </w:p>
    <w:p w14:paraId="21D85EEF" w14:textId="77777777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04BEABF4" w14:textId="77777777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45/1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45/1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305, k.o. Vorkapić;</w:t>
      </w:r>
    </w:p>
    <w:p w14:paraId="21D75ACD" w14:textId="61DBAE39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48/4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Vorkapić;</w:t>
      </w:r>
    </w:p>
    <w:p w14:paraId="5DC335ED" w14:textId="0408DD87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64/2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64/2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374, k.o. Vorkapić;</w:t>
      </w:r>
    </w:p>
    <w:p w14:paraId="24F89B91" w14:textId="023863D0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66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66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305, k.o. Vorkapić;</w:t>
      </w:r>
    </w:p>
    <w:p w14:paraId="7074D4AD" w14:textId="2CFD9F6F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512/2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512/2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314, k.o. Vorkapić;</w:t>
      </w:r>
    </w:p>
    <w:p w14:paraId="4D0FEA3B" w14:textId="7A03C115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515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515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314, k.o. Vorkapić;</w:t>
      </w:r>
    </w:p>
    <w:p w14:paraId="7699BD29" w14:textId="3DB87130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745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745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314, k.o. Vorkapić;</w:t>
      </w:r>
    </w:p>
    <w:p w14:paraId="02FAC509" w14:textId="76ABC13C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794/3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794/3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314, k.o. Vorkapić;</w:t>
      </w:r>
    </w:p>
    <w:p w14:paraId="6965968D" w14:textId="13461710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794/4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794/4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314, k.o. Vorkapić;</w:t>
      </w:r>
    </w:p>
    <w:p w14:paraId="794D8679" w14:textId="59A4D814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795/1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795/1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314, k.o. Vorkapić;</w:t>
      </w:r>
    </w:p>
    <w:p w14:paraId="2E2CCC57" w14:textId="1E50873A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796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796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314, k.o. Vorkapić;</w:t>
      </w:r>
    </w:p>
    <w:p w14:paraId="07A7ED2A" w14:textId="4DFBB789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1014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1014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314, k.o. Vorkapić;</w:t>
      </w:r>
    </w:p>
    <w:p w14:paraId="504229A4" w14:textId="3FC5A9C9" w:rsidR="00730B35" w:rsidRPr="00730B35" w:rsidRDefault="00730B35" w:rsidP="003E469B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1019/2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1019/2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314, k.o. Vorkapić</w:t>
      </w:r>
    </w:p>
    <w:p w14:paraId="15445A10" w14:textId="02281870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1199/1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1199/1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233, k.o. Vorkapić;</w:t>
      </w:r>
    </w:p>
    <w:p w14:paraId="7A3FD759" w14:textId="7A3A3833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1199/2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1199/2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32, k.o. Vorkapić;</w:t>
      </w:r>
    </w:p>
    <w:p w14:paraId="7E3572BB" w14:textId="3C8344DC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lastRenderedPageBreak/>
        <w:t xml:space="preserve">kč.br. 1199/2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113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1199/2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32, k.o. Vorkapić;</w:t>
      </w:r>
    </w:p>
    <w:p w14:paraId="637F6472" w14:textId="2942247E" w:rsidR="00730B35" w:rsidRPr="00730B35" w:rsidRDefault="00730B35" w:rsidP="003E469B">
      <w:pPr>
        <w:pStyle w:val="Odlomakpopisa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973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254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973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724,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;</w:t>
      </w:r>
    </w:p>
    <w:p w14:paraId="293D54A3" w14:textId="173F5BB9" w:rsidR="00730B35" w:rsidRPr="00730B35" w:rsidRDefault="00730B35" w:rsidP="003E469B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973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254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973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724,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;</w:t>
      </w:r>
    </w:p>
    <w:p w14:paraId="30E4C848" w14:textId="108B7B93" w:rsidR="00730B35" w:rsidRPr="00730B35" w:rsidRDefault="00730B35" w:rsidP="003E469B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974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254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974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322,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</w:p>
    <w:p w14:paraId="53E44E8B" w14:textId="6B70B07D" w:rsidR="00730B35" w:rsidRPr="00730B35" w:rsidRDefault="00730B35" w:rsidP="003E469B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974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254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974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322,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</w:p>
    <w:p w14:paraId="5CF8418D" w14:textId="1F58844E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 </w:t>
      </w:r>
    </w:p>
    <w:p w14:paraId="4701B5F3" w14:textId="22487BC7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III. Branko Vorkapić</w:t>
      </w:r>
    </w:p>
    <w:p w14:paraId="5C1809C6" w14:textId="2E6B4CE6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15D2F861" w14:textId="77777777" w:rsidR="00730B35" w:rsidRPr="00730B35" w:rsidRDefault="00730B35" w:rsidP="003E469B">
      <w:pPr>
        <w:pStyle w:val="Odlomakpopisa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587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204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587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321, k.o. Vorkapić;</w:t>
      </w:r>
    </w:p>
    <w:p w14:paraId="598F681F" w14:textId="4DDD50E1" w:rsidR="00730B35" w:rsidRPr="00730B35" w:rsidRDefault="00730B35" w:rsidP="003E469B">
      <w:pPr>
        <w:pStyle w:val="Odlomakpopisa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588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204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588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ul. 321, k.o. Vorkapić;</w:t>
      </w:r>
    </w:p>
    <w:p w14:paraId="6D9A40A8" w14:textId="76483B7C" w:rsidR="00730B35" w:rsidRPr="00730B35" w:rsidRDefault="00730B35" w:rsidP="003E469B">
      <w:pPr>
        <w:pStyle w:val="Odlomakpopisa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592/1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204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592/1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173, k.o. Vorkapić;</w:t>
      </w:r>
    </w:p>
    <w:p w14:paraId="51AF4D3D" w14:textId="77777777" w:rsidR="00730B35" w:rsidRPr="00730B35" w:rsidRDefault="00730B35" w:rsidP="003E469B">
      <w:pPr>
        <w:pStyle w:val="Odlomakpopisa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592/2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204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592/2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216, k.o. Vorkapić;</w:t>
      </w:r>
    </w:p>
    <w:p w14:paraId="4D32FFB1" w14:textId="507AE109" w:rsidR="00730B35" w:rsidRPr="00730B35" w:rsidRDefault="00730B35" w:rsidP="003E469B">
      <w:pPr>
        <w:pStyle w:val="Odlomakpopisa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594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204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594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182, k.o. Vorkapić;</w:t>
      </w:r>
    </w:p>
    <w:p w14:paraId="3887FDAC" w14:textId="6FDF0921" w:rsidR="00730B35" w:rsidRPr="00730B35" w:rsidRDefault="00730B35" w:rsidP="003E469B">
      <w:pPr>
        <w:pStyle w:val="Odlomakpopisa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595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204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595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123, k.o. Vorkapić i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>. 595 upisanoj u zk.ul.157, k.o. Vorkapić;</w:t>
      </w:r>
    </w:p>
    <w:p w14:paraId="541B7731" w14:textId="38DEA4A3" w:rsidR="00730B35" w:rsidRPr="00730B35" w:rsidRDefault="00730B35" w:rsidP="003E469B">
      <w:pPr>
        <w:pStyle w:val="Odlomakpopisa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595/1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204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595/1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330, k.o. Vorkapić;</w:t>
      </w:r>
    </w:p>
    <w:p w14:paraId="3CB8661F" w14:textId="50DDA678" w:rsidR="00730B35" w:rsidRPr="00730B35" w:rsidRDefault="00730B35" w:rsidP="003E469B">
      <w:pPr>
        <w:pStyle w:val="Odlomakpopisa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595/2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204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595/2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231, k.o. Vorkapić;</w:t>
      </w:r>
    </w:p>
    <w:p w14:paraId="09328C81" w14:textId="2E709A4C" w:rsidR="00730B35" w:rsidRPr="00730B35" w:rsidRDefault="00730B35" w:rsidP="003E469B">
      <w:pPr>
        <w:pStyle w:val="Odlomakpopisa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595/3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204 k.o. Vorkapić;</w:t>
      </w:r>
    </w:p>
    <w:p w14:paraId="6571E84C" w14:textId="6E0C3F2D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66E09BC7" w14:textId="2C6370B7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IV. Branko Vorkapić</w:t>
      </w:r>
    </w:p>
    <w:p w14:paraId="5E0E68C4" w14:textId="69D61785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1A8EBF7C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968/1 upisane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288 Općinskog suda u Glini, zemljišnoknjižni odjel Gvozd, k.o. Vorkapić, ukupne površine 1180 m2, a što u naravi predstavlja oranicu,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Topusko,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 xml:space="preserve">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968/1, livada površine 1180 m2 u posjedovni list 97,</w:t>
      </w:r>
    </w:p>
    <w:p w14:paraId="7154C944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968/8 upisane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288 Općinskog suda u Glini, zemljišnoknjižni odjel Gvozd, k.o. Vorkapić, ukupne površine 734 m2, a što u naravi predstavlja oranicu,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</w:t>
      </w:r>
      <w:r w:rsidRPr="00730B35">
        <w:rPr>
          <w:rFonts w:ascii="Times New Roman" w:hAnsi="Times New Roman"/>
          <w:sz w:val="22"/>
        </w:rPr>
        <w:lastRenderedPageBreak/>
        <w:t xml:space="preserve">Ispostava Topusko,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 xml:space="preserve"> upisana kao dvije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968/8,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968/8 livada površine 367 m2 gdje su kao posjednici upisani Dušan Busić 1/2 i Danica Busić 1/2 u posjedovni list 16 te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968/8 oranica površine 367 m2 gdje je kao posjednik upisan Bogdan Vorkapić u posjedovni list 97</w:t>
      </w:r>
    </w:p>
    <w:p w14:paraId="5CBA3202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969/1 upisane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288 Općinskog suda u Glini, zemljišnoknjižni odjel Gvozd, k.o. Vorkapić, ukupne površine 770 m2, a što u naravi predstavlja vrt,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Topusko,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 xml:space="preserve">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969/1, pašnjak površine 770 m2 u posjedovni list 97,</w:t>
      </w:r>
    </w:p>
    <w:p w14:paraId="6E1D5DC0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970 upisane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288 Općinskog suda u Glini, zemljišnoknjižni odjel Gvozd, k.o. Vorkapić, ukupne površine 518 m2, a što u naravi predstavlja kuću br.83 sa dvorištem,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Topusko,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 xml:space="preserve">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970, dvorište površine 518 m2 u posjedovni list 97, </w:t>
      </w:r>
    </w:p>
    <w:p w14:paraId="77A28595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1007/3 upisane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288 Općinskog suda u Glini, zemljišnoknjižni odjel Gvozd, k.o. Vorkapić, ukupne površine 3226 m2, a što u naravi predstavlja oranicu,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Topusko,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 xml:space="preserve">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1007/3, oranica površine 3226 m2 u posjedovni list 97,</w:t>
      </w:r>
    </w:p>
    <w:p w14:paraId="30EBA8A1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1145/2 upisane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288 Općinskog suda u Glini, zemljišnoknjižni odjel Gvozd, k.o. Vorkapić, ukupne površine 1111 m2, a što u naravi predstavlja livadu,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Topusko,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 xml:space="preserve">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1145/2, pašnjak površine 1111 m2 u posjedovni list 97,</w:t>
      </w:r>
    </w:p>
    <w:p w14:paraId="5BB0F9EF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1146/2 upisane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288 Općinskog suda u Glini, zemljišnoknjižni odjel Gvozd, k.o. Vorkapić, ukupne površine 565 m2, a što u naravi predstavlja oranicu,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Topusko,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 xml:space="preserve">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1146/2, pašnjak površine 565 m2 u posjedovni list 97, </w:t>
      </w:r>
    </w:p>
    <w:p w14:paraId="2F7130AC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1147/2 upisane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288 Općinskog suda u Glini, zemljišnoknjižni odjel Gvozd, k.o. Vorkapić, ukupne površine 230 m2, a što u naravi predstavlja livadu,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Topusko,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 xml:space="preserve">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1147/2, pašnjak površine 230 m2 u posjedovni list 97,</w:t>
      </w:r>
    </w:p>
    <w:p w14:paraId="24651113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1148/2 upisane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288 Općinskog suda u Glini, zemljišnoknjižni odjel Gvozd, k.o. Vorkapić, ukupne površine 1050 m2, a što u naravi predstavlja oranicu,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Topusko,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 xml:space="preserve">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1148/2, pašnjak površine 1050 m2 u posjedovni list 97,</w:t>
      </w:r>
    </w:p>
    <w:p w14:paraId="544CD088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1045/5 upisane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472 Općinskog suda u Glini, zemljišnoknjižni odjel Gvozd, k.o. Vorkapić, ukupne površine 504 m2, a što u naravi predstavlja livadu,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Topusko,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 xml:space="preserve">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1045/5, livada površine 504 m2 u posjedovni list 97,</w:t>
      </w:r>
    </w:p>
    <w:p w14:paraId="21E8C7F3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968/2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968/2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10 Općinskog suda u Glini, zemljišnoknjižni odjel Gvozd, k.o. Vorkapić,</w:t>
      </w:r>
    </w:p>
    <w:p w14:paraId="7A4B873F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968/9 upisana pri Državnoj geodetskoj upravi, Područnom uredu za katastar Sisak, Ispostava Topusko, k.o. Vorkapić prije upisana u posjedovni list broj 97 a sad pripisana u posjedovni list 206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968/9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10 Općinskog suda u Glini, zemljišnoknjižni odjel Gvozd, k.o. Vorkapić,</w:t>
      </w:r>
    </w:p>
    <w:p w14:paraId="3E907126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990/1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990/1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286 Općinskog suda u Glini, zemljišnoknjižni odjel Gvozd, k.o. Vorkapić,</w:t>
      </w:r>
    </w:p>
    <w:p w14:paraId="4651A2FC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lastRenderedPageBreak/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1045/3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1045/3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286 Općinskog suda u Glini, zemljišnoknjižni odjel Gvozd, k.o. Vorkapić,</w:t>
      </w:r>
    </w:p>
    <w:p w14:paraId="44E671C4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1060/1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1060/1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21 Općinskog suda u Glini, zemljišnoknjižni odjel Gvozd, k.o. Vorkapić,</w:t>
      </w:r>
    </w:p>
    <w:p w14:paraId="57A74C56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1060/2 upisana pri Državnoj geodetskoj upravi, Područnom uredu za katastar Sisak, Ispostava Topusko, k.o. Vorkapić u posjedovni list broj 97,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1060/2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502 Općinskog suda u Glini, zemljišnoknjižni odjel Gvozd, k.o. Vorkapić,</w:t>
      </w:r>
    </w:p>
    <w:p w14:paraId="48285ACE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1061/1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1061/1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21 Općinskog suda u Glini, zemljišnoknjižni odjel Gvozd, k.o. Vorkapić,</w:t>
      </w:r>
    </w:p>
    <w:p w14:paraId="4F306953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1061/2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1061/2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502 Općinskog suda u Glini, zemljišnoknjižni odjel Gvozd, k.o. Vorkapić,</w:t>
      </w:r>
    </w:p>
    <w:p w14:paraId="0F4582DA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1062/1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1062/1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273 Općinskog suda u Glini, zemljišnoknjižni odjel Gvozd, k.o. Vorkapić,</w:t>
      </w:r>
    </w:p>
    <w:p w14:paraId="78B995AC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1062/2 upisana pri Državnoj geodetskoj upravi, Područnom uredu za katastar Sisak, Ispostava Topusko, k.o. Vorkapić u posjedovni list broj 97,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1062/2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275 Općinskog suda u Glini, zemljišnoknjižni odjel Gvozd, k.o. Vorkapić,</w:t>
      </w:r>
    </w:p>
    <w:p w14:paraId="02AFD555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1062/4 upisana pri Državnoj geodetskoj upravi, Područnom uredu za katastar Sisak, Ispostava Topusko, k.o. Vorkapić u posjedovni list broj 97,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1062/4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420 Općinskog suda u Glini, zemljišnoknjižni odjel Gvozd, k.o. Vorkapić,</w:t>
      </w:r>
    </w:p>
    <w:p w14:paraId="2E97DC72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1063/1upisana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1063/1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295 Općinskog suda u Glini, zemljišnoknjižni odjel Gvozd, k.o. Vorkapić,</w:t>
      </w:r>
    </w:p>
    <w:p w14:paraId="12F0CE98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1125/1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1125/1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52 Općinskog suda u Glini, zemljišnoknjižni odjel Gvozd, k.o. Vorkapić,</w:t>
      </w:r>
    </w:p>
    <w:p w14:paraId="3B326B25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1145/1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1145/1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10 Općinskog suda u Glini, zemljišnoknjižni odjel Gvozd, k.o. Vorkapić,</w:t>
      </w:r>
    </w:p>
    <w:p w14:paraId="184540B0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1146/1 upisana pri Državnoj geodetskoj upravi, Područnom uredu za katastar Sisak, Ispostava Topusko, k.o. Vorkapić u posjedovni list broj 97,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1146/1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10 Općinskog suda u Glini, zemljišnoknjižni odjel Gvozd, k.o. Vorkapić,</w:t>
      </w:r>
    </w:p>
    <w:p w14:paraId="33CF5609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1147/1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1147/1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10 Općinskog suda u Glini, zemljišnoknjižni odjel Gvozd, k.o. Vorkapić,</w:t>
      </w:r>
    </w:p>
    <w:p w14:paraId="342476A7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1148/1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1148/1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10 Općinskog suda u Glini, zemljišnoknjižni odjel Gvozd, k.o. Vorkapić,</w:t>
      </w:r>
    </w:p>
    <w:p w14:paraId="75E8C745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lastRenderedPageBreak/>
        <w:t>k.č</w:t>
      </w:r>
      <w:proofErr w:type="spellEnd"/>
      <w:r w:rsidRPr="00730B35">
        <w:rPr>
          <w:rFonts w:ascii="Times New Roman" w:hAnsi="Times New Roman"/>
          <w:sz w:val="22"/>
        </w:rPr>
        <w:t>. 1194/2 upisana pri Državnoj geodetskoj upravi, Područnom uredu za katastar Sisak, Ispostava Topusko, k.o. Vorkapić u posjedovni list broj 97,</w:t>
      </w:r>
    </w:p>
    <w:p w14:paraId="7E31A3C4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1199/3 livada površine 1946 m2 upisana pri Državnoj geodetskoj upravi, Područnom uredu za katastar Sisak, Ispostava Topusko, k.o. Vorkapić u posjedovni list broj 97,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1199/3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233 Općinskog suda u Glini, zemljišnoknjižni odjel Gvozd, k.o. Vorkapić,</w:t>
      </w:r>
    </w:p>
    <w:p w14:paraId="5164803A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1199/3 livada površine 1949 m2 upisana pri Državnoj geodetskoj upravi, Područnom uredu za katastar Sisak, Ispostava Topusko, k.o. Vorkapić u posjedovni list broj 97,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1199/3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233 Općinskog suda u Glini, zemljišnoknjižni odjel Gvozd, k.o. Vorkapić</w:t>
      </w:r>
    </w:p>
    <w:p w14:paraId="17980BD0" w14:textId="77777777" w:rsidR="00730B35" w:rsidRPr="00730B35" w:rsidRDefault="00730B35" w:rsidP="003E469B">
      <w:pPr>
        <w:pStyle w:val="Odlomakpopisa"/>
        <w:numPr>
          <w:ilvl w:val="0"/>
          <w:numId w:val="4"/>
        </w:numPr>
        <w:spacing w:after="0" w:line="240" w:lineRule="auto"/>
        <w:ind w:left="1134" w:hanging="425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1200/2 upisana pri Državnoj geodetskoj upravi, Područnom uredu za katastar Sisak, Ispostava Topusko, k.o. Vorkapić u posjedovni list broj 97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1200/2 upisanoj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>. uložak 35 Općinskog suda u Glini, zemljišnoknjižni odjel Gvozd, k.o. Vorkapić</w:t>
      </w:r>
    </w:p>
    <w:p w14:paraId="55512DDF" w14:textId="265994B6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55AAD5A5" w14:textId="4677A376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V. Dragica Vorkapić</w:t>
      </w:r>
    </w:p>
    <w:p w14:paraId="76C6B2D1" w14:textId="3FC6EAAC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34C33F00" w14:textId="77777777" w:rsidR="00730B35" w:rsidRP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419/6 k.o. Vorkapić upisana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319/12, ukupne površine 1122 m2, a što u naravi predstavlja oranicu, koja je pri Državnoj geodetskoj upravi, Područnom uredu za katastar Sisak, Ispostava Topusko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419/6 livada upisana u posjedovni list 105 k.o. Vorkapić,</w:t>
      </w:r>
    </w:p>
    <w:p w14:paraId="4154C4C8" w14:textId="77777777" w:rsidR="00730B35" w:rsidRP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420/3 k.o. Vorkapić upisana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319/12, ukupne površine 1996 m2, a što u naravi predstavlja livadu, koja je pri Državnoj geodetskoj upravi, Područnom uredu za katastar Sisak, Ispostava Topusko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420/3 livada upisana u posjedovni list 105 k.o. Vorkapić,</w:t>
      </w:r>
    </w:p>
    <w:p w14:paraId="6C0E0811" w14:textId="77777777" w:rsidR="00730B35" w:rsidRP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421/4 k.o. Vorkapić upisana u </w:t>
      </w:r>
      <w:proofErr w:type="spellStart"/>
      <w:r w:rsidRPr="00730B35">
        <w:rPr>
          <w:rFonts w:ascii="Times New Roman" w:hAnsi="Times New Roman"/>
          <w:sz w:val="22"/>
        </w:rPr>
        <w:t>zl</w:t>
      </w:r>
      <w:proofErr w:type="spellEnd"/>
      <w:r w:rsidRPr="00730B35">
        <w:rPr>
          <w:rFonts w:ascii="Times New Roman" w:hAnsi="Times New Roman"/>
          <w:sz w:val="22"/>
        </w:rPr>
        <w:t xml:space="preserve">. </w:t>
      </w:r>
      <w:proofErr w:type="spellStart"/>
      <w:r w:rsidRPr="00730B35">
        <w:rPr>
          <w:rFonts w:ascii="Times New Roman" w:hAnsi="Times New Roman"/>
          <w:sz w:val="22"/>
        </w:rPr>
        <w:t>ul</w:t>
      </w:r>
      <w:proofErr w:type="spellEnd"/>
      <w:r w:rsidRPr="00730B35">
        <w:rPr>
          <w:rFonts w:ascii="Times New Roman" w:hAnsi="Times New Roman"/>
          <w:sz w:val="22"/>
        </w:rPr>
        <w:t xml:space="preserve"> 319/12, ukupne površine 5132 m2, a što u naravi predstavlja oranicu koja je pri Državnoj geodetskoj upravi, Područnom uredu za katastar Sisak, Ispostava Topusko upisana kao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421/4 oranica upisana u posjedovni list 105 k.o. Vorkapić,</w:t>
      </w:r>
    </w:p>
    <w:p w14:paraId="71586517" w14:textId="77777777" w:rsidR="00730B35" w:rsidRP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67/2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105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67/2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29, k.o. Vorkapić;</w:t>
      </w:r>
    </w:p>
    <w:p w14:paraId="672B195E" w14:textId="6A268C97" w:rsidR="00730B35" w:rsidRP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197/2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105 k.o. Vorkapić;</w:t>
      </w:r>
    </w:p>
    <w:p w14:paraId="7B790848" w14:textId="05957079" w:rsidR="00730B35" w:rsidRP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198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105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198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201, k.o. Vorkapić;</w:t>
      </w:r>
    </w:p>
    <w:p w14:paraId="6D3FA9E4" w14:textId="096F0C3D" w:rsidR="00730B35" w:rsidRP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199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105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199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201, k.o. Vorkapić;</w:t>
      </w:r>
    </w:p>
    <w:p w14:paraId="3E6573DC" w14:textId="2B2962BD" w:rsidR="00730B35" w:rsidRP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794/5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105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794/5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312, k.o. Vorkapić;</w:t>
      </w:r>
    </w:p>
    <w:p w14:paraId="551A8547" w14:textId="1C3A12F4" w:rsidR="00730B35" w:rsidRP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795/2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105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795/2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312, k.o. Vorkapić;</w:t>
      </w:r>
    </w:p>
    <w:p w14:paraId="7577E422" w14:textId="07EACB55" w:rsidR="00730B35" w:rsidRP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1018/2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105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1018/2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413, k.o. Vorkapić;</w:t>
      </w:r>
    </w:p>
    <w:p w14:paraId="1377E969" w14:textId="77866BD1" w:rsidR="00730B35" w:rsidRP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1073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306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1073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256,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;</w:t>
      </w:r>
    </w:p>
    <w:p w14:paraId="7A421AC3" w14:textId="1D1A4E40" w:rsidR="00730B35" w:rsidRDefault="00730B35" w:rsidP="003E469B">
      <w:pPr>
        <w:pStyle w:val="Odlomakpopisa"/>
        <w:numPr>
          <w:ilvl w:val="0"/>
          <w:numId w:val="5"/>
        </w:numPr>
        <w:spacing w:after="0" w:line="240" w:lineRule="auto"/>
        <w:ind w:left="1134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1078/1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306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1078/1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157,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;</w:t>
      </w:r>
    </w:p>
    <w:p w14:paraId="1538B1AA" w14:textId="77777777" w:rsidR="000A1FA8" w:rsidRPr="00730B35" w:rsidRDefault="000A1FA8" w:rsidP="000A1FA8">
      <w:pPr>
        <w:pStyle w:val="Odlomakpopisa"/>
        <w:spacing w:after="0" w:line="240" w:lineRule="auto"/>
        <w:ind w:left="1134"/>
        <w:jc w:val="both"/>
        <w:rPr>
          <w:rFonts w:ascii="Times New Roman" w:hAnsi="Times New Roman"/>
          <w:sz w:val="22"/>
        </w:rPr>
      </w:pPr>
    </w:p>
    <w:p w14:paraId="4D258DF1" w14:textId="1D25C975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lastRenderedPageBreak/>
        <w:t>VI. Dušan Katić</w:t>
      </w:r>
    </w:p>
    <w:p w14:paraId="4DAE5E93" w14:textId="356F1BC6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66F95898" w14:textId="77777777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12/1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12/1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169, k.o. Vorkapić;</w:t>
      </w:r>
    </w:p>
    <w:p w14:paraId="06C8A760" w14:textId="21AF36DD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12/2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12/2 upisanoj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329 k.o. Vorkapić;</w:t>
      </w:r>
    </w:p>
    <w:p w14:paraId="5AC9C46C" w14:textId="72E3FC5F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13/1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13/1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329, k.o. Vorkapić;</w:t>
      </w:r>
    </w:p>
    <w:p w14:paraId="09814612" w14:textId="2BCFE887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13/2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13/2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169, k.o. Vorkapić;</w:t>
      </w:r>
    </w:p>
    <w:p w14:paraId="3F69C40E" w14:textId="56BA59B9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17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17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173, k.o. Vorkapić;</w:t>
      </w:r>
    </w:p>
    <w:p w14:paraId="57932AAC" w14:textId="3961AE6F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18/2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18/2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515, k.o. Vorkapić;</w:t>
      </w:r>
    </w:p>
    <w:p w14:paraId="43D8DD4E" w14:textId="0A90DB4E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272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272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173, k.o. Vorkapić;</w:t>
      </w:r>
    </w:p>
    <w:p w14:paraId="71AEC47C" w14:textId="59A730DC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273/1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273/1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173, k.o. Vorkapić;</w:t>
      </w:r>
    </w:p>
    <w:p w14:paraId="58B4D05E" w14:textId="44D690E7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273/4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273/4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216, k.o. Vorkapić;</w:t>
      </w:r>
    </w:p>
    <w:p w14:paraId="2BAA81CA" w14:textId="7F6E9EF8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275/1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275/1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216, k.o. Vorkapić;</w:t>
      </w:r>
    </w:p>
    <w:p w14:paraId="4741DB7A" w14:textId="55360197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297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297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515, k.o. Vorkapić;</w:t>
      </w:r>
    </w:p>
    <w:p w14:paraId="448DC0E5" w14:textId="4EC902A3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298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298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515, k.o. Vorkapić;</w:t>
      </w:r>
    </w:p>
    <w:p w14:paraId="0D2DE869" w14:textId="01E43D35" w:rsidR="00730B35" w:rsidRPr="00730B35" w:rsidRDefault="00730B35" w:rsidP="003E469B">
      <w:pPr>
        <w:pStyle w:val="Odlomakpopisa"/>
        <w:numPr>
          <w:ilvl w:val="0"/>
          <w:numId w:val="6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325/1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325/1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232/2, k.o. Vorkapić</w:t>
      </w:r>
    </w:p>
    <w:p w14:paraId="3539C81B" w14:textId="5FF4BFD4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408/2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408/2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216, k.o. Vorkapić;</w:t>
      </w:r>
    </w:p>
    <w:p w14:paraId="04BE83FC" w14:textId="59F08894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409/2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409/2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216, k.o. Vorkapić;</w:t>
      </w:r>
    </w:p>
    <w:p w14:paraId="1BDA1BA9" w14:textId="55F8A09D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732/2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Vorkapić;</w:t>
      </w:r>
    </w:p>
    <w:p w14:paraId="1963F651" w14:textId="57DCC438" w:rsidR="00730B35" w:rsidRPr="00730B35" w:rsidRDefault="00730B35" w:rsidP="003E469B">
      <w:pPr>
        <w:pStyle w:val="Odlomakpopisa"/>
        <w:numPr>
          <w:ilvl w:val="0"/>
          <w:numId w:val="6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804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35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804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336, k.o. Vorkapić;</w:t>
      </w:r>
    </w:p>
    <w:p w14:paraId="2AED45B0" w14:textId="63DCC7CC" w:rsidR="00730B35" w:rsidRPr="00730B35" w:rsidRDefault="00730B35" w:rsidP="003E469B">
      <w:pPr>
        <w:pStyle w:val="Odlomakpopisa"/>
        <w:numPr>
          <w:ilvl w:val="0"/>
          <w:numId w:val="6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908/1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198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908/1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734,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;</w:t>
      </w:r>
    </w:p>
    <w:p w14:paraId="028943C4" w14:textId="4AA81E3B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1DB75066" w14:textId="0E446827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lastRenderedPageBreak/>
        <w:t>VII. Ljubica i Simo Marjanović</w:t>
      </w:r>
    </w:p>
    <w:p w14:paraId="715C66F9" w14:textId="00E75140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48EADCB2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1/4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705 upisane u </w:t>
      </w:r>
      <w:proofErr w:type="spellStart"/>
      <w:r w:rsidRPr="00730B35">
        <w:rPr>
          <w:rFonts w:ascii="Times New Roman" w:hAnsi="Times New Roman"/>
          <w:sz w:val="22"/>
        </w:rPr>
        <w:t>zk</w:t>
      </w:r>
      <w:proofErr w:type="spellEnd"/>
      <w:r w:rsidRPr="00730B35">
        <w:rPr>
          <w:rFonts w:ascii="Times New Roman" w:hAnsi="Times New Roman"/>
          <w:sz w:val="22"/>
        </w:rPr>
        <w:t xml:space="preserve">. ul. 73 k.o. Vorkapić, ukupne površine 3762 m2, a što u naravi predstavlja livadu u lugovima,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upisana kao pet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istog broja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705 oranica površine 1381 m2 i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705 livada površine 360 m2 gdje je kao posjednik upisan Luka Marjanović Nikole u posjedovni list 37 k.o. Vorkapić,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 705 oranica površine 870 m2 gdje je kao posjednik upisana Danica Marjanović u posjedovni list 38 </w:t>
      </w:r>
      <w:proofErr w:type="spellStart"/>
      <w:r w:rsidRPr="00730B35">
        <w:rPr>
          <w:rFonts w:ascii="Times New Roman" w:hAnsi="Times New Roman"/>
          <w:sz w:val="22"/>
        </w:rPr>
        <w:t>k.o</w:t>
      </w:r>
      <w:proofErr w:type="spellEnd"/>
      <w:r w:rsidRPr="00730B35">
        <w:rPr>
          <w:rFonts w:ascii="Times New Roman" w:hAnsi="Times New Roman"/>
          <w:sz w:val="22"/>
        </w:rPr>
        <w:t xml:space="preserve"> Vorkapić, k.č.705 livada površine 360 m2 i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705 oranica površine 791 m2 gdje je kao posjednik upisan Petar Marjanović Nikole u posjedovni list 40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>,</w:t>
      </w:r>
    </w:p>
    <w:p w14:paraId="75216A55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1/3 zk.č.708 upisane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92 k.o. Vorkapić, ukupne površine 4359 m2, a što u naravi predstavlja oranicu,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upisana kao tri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istog broja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708 oranica površine 2014 m2 gdje je kao posjednik upisan Luka Marjanović Nikole u posjedovni list 37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 xml:space="preserve">,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>. 708 oranica  ukupne površine 1007 m2 gdje je kao posjednik upisana Danica Marjanović u posjedovni list 38 k.o. Vorkapić i k.č.708 oranica površine 1338 m2 gdje je kao posjednik upisan Petar Marjanović Nikole u posjedovni list 40 k.o. Vorkapić,</w:t>
      </w:r>
    </w:p>
    <w:p w14:paraId="1DF93EA2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1/3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1015 upisana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92 k.o. Vorkapić, ukupne površine 2636 m2, a što u naravi predstavlja livadu,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upisana kao tri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istog broja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1015 livada površine 1208 m2  gdje je kao posjednik upisan Luka Marjanović Nikole, u posjedovni list broj 37 </w:t>
      </w:r>
      <w:proofErr w:type="spellStart"/>
      <w:r w:rsidRPr="00730B35">
        <w:rPr>
          <w:rFonts w:ascii="Times New Roman" w:hAnsi="Times New Roman"/>
          <w:sz w:val="22"/>
        </w:rPr>
        <w:t>k.o.Vorkapić</w:t>
      </w:r>
      <w:proofErr w:type="spellEnd"/>
      <w:r w:rsidRPr="00730B35">
        <w:rPr>
          <w:rFonts w:ascii="Times New Roman" w:hAnsi="Times New Roman"/>
          <w:sz w:val="22"/>
        </w:rPr>
        <w:t>, k.č.1015 livada površine 604 m2 gdje je kao posjednik upisana Danica Marjanović u posjedovni list 38 k.o. Vorkapić, k.č.1015 m2 livada površine 842 m2 gdje je kao posjednik upisan Petar Marjanović Nikole u posjedovni list 40 k.o. Vorkapić,</w:t>
      </w:r>
    </w:p>
    <w:p w14:paraId="7DE49B26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1/3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1090/1 upisane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92 k.o. Vorkapić, ukupne površine 3147 m2, a što u naravi predstavlja oranicu, koja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je pri Državnoj geodetskoj upravi, Područnom uredu za katastar Sisak, Ispostava Topusko upisana kao dvije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istog broja 1090/1,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1090/1 livada površine 1079 m2 gdje je kao posjednik upisana Danica Marjanović u posjedovni list 38 k.o. Vorkapić,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1090/1 livada površine 450 m2 gdje je kao posjednik upisan Petar Marjanović Nikole u posjedovni list 40 k.o. Vorkapić, </w:t>
      </w:r>
    </w:p>
    <w:p w14:paraId="4620F9E4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1/3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846/1 upisane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827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, ukupne površine 5352 m2, a što u naravi predstavlja oranicu u lugovima,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upisana kao tri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istog broja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846/1 oranica površine 2460 m2 gdje je kao posjednik upisan Luka Marjanović Nikole, u posjedovni list broj 210 </w:t>
      </w:r>
      <w:proofErr w:type="spellStart"/>
      <w:r w:rsidRPr="00730B35">
        <w:rPr>
          <w:rFonts w:ascii="Times New Roman" w:hAnsi="Times New Roman"/>
          <w:sz w:val="22"/>
        </w:rPr>
        <w:t>k.o.Katinovac</w:t>
      </w:r>
      <w:proofErr w:type="spellEnd"/>
      <w:r w:rsidRPr="00730B35">
        <w:rPr>
          <w:rFonts w:ascii="Times New Roman" w:hAnsi="Times New Roman"/>
          <w:sz w:val="22"/>
        </w:rPr>
        <w:t xml:space="preserve">,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846/1 oranica površine 1252 m2 gdje je kao posjednik upisana Danica Marjanović u posjedovni list 211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, k.č.846/1 oranica površine 1640 m2 gdje je kao posjednik upisan Petar Marjanović Nikole u posjedovni list 212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,</w:t>
      </w:r>
    </w:p>
    <w:p w14:paraId="7A1F67AE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1/3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894 upisane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275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, ukupne površine 7589 m2, a što u naravi predstavlja oranicu u lugovima,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upisana kao tri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istog broja 894,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894 livada površine 2877 m2  gdje je kao posjednik upisana Danica Marjanović u posjedovni list 211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,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894 livada površine 2518 m2 gdje je kao posjednik upisan Petar Marjanović Nikole u posjedovni list 212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,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894 livada površine 2194 m2 gdje je kao posjednik upisan Milan Marjanović Pavla u posjedovni list 213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,</w:t>
      </w:r>
    </w:p>
    <w:p w14:paraId="21D985D5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1/3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988 upisane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275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, ukupne površine 8021 m2, a što u naravi predstavlja oranicu u lugovima, koja je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upisana kao dvije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istog broja 988,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988 oranica površine 4010 m2  gdje je kao posjednik upisan Petar Marjanović Nikole u posjedovni list 212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, </w:t>
      </w:r>
      <w:proofErr w:type="spellStart"/>
      <w:r w:rsidRPr="00730B35">
        <w:rPr>
          <w:rFonts w:ascii="Times New Roman" w:hAnsi="Times New Roman"/>
          <w:sz w:val="22"/>
        </w:rPr>
        <w:t>k.č</w:t>
      </w:r>
      <w:proofErr w:type="spellEnd"/>
      <w:r w:rsidRPr="00730B35">
        <w:rPr>
          <w:rFonts w:ascii="Times New Roman" w:hAnsi="Times New Roman"/>
          <w:sz w:val="22"/>
        </w:rPr>
        <w:t xml:space="preserve">. 988 oranica površine 4010 m2 gdje je kao posjednik upisan Milan Marjanović Pavla u posjedovni list 213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</w:t>
      </w:r>
    </w:p>
    <w:p w14:paraId="30F00D87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lastRenderedPageBreak/>
        <w:t xml:space="preserve">kč.br. 504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504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370, k.o. Vorkapić;</w:t>
      </w:r>
    </w:p>
    <w:p w14:paraId="0443C305" w14:textId="1C3C6FE8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505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505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370 k.o. Vorkapić;</w:t>
      </w:r>
    </w:p>
    <w:p w14:paraId="369D5B87" w14:textId="278FB0F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506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506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370, k.o. Vorkapić;</w:t>
      </w:r>
    </w:p>
    <w:p w14:paraId="4DCD132C" w14:textId="4100B4EB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511/1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511/1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370, k.o. Vorkapić;</w:t>
      </w:r>
    </w:p>
    <w:p w14:paraId="4F65639D" w14:textId="13AF8389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707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707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85, k.o. Vorkapić;</w:t>
      </w:r>
    </w:p>
    <w:p w14:paraId="7FAB55B3" w14:textId="6CC94BA8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788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Vorkapić,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788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121, k.o. Vorkapić;</w:t>
      </w:r>
    </w:p>
    <w:p w14:paraId="6B03A1CC" w14:textId="26FA44FF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791/3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791/3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317, k.o. Vorkapić;</w:t>
      </w:r>
    </w:p>
    <w:p w14:paraId="0562ED00" w14:textId="56F4E158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792/3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792/3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317, k.o. Vorkapić;</w:t>
      </w:r>
    </w:p>
    <w:p w14:paraId="3F2ABD0A" w14:textId="2312DDD6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793/2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Vorkapić;</w:t>
      </w:r>
    </w:p>
    <w:p w14:paraId="65A310A2" w14:textId="0F006DAE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1019/1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Vorkapić;</w:t>
      </w:r>
    </w:p>
    <w:p w14:paraId="3BC1F530" w14:textId="797C277B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1088/2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Vorkapić;</w:t>
      </w:r>
    </w:p>
    <w:p w14:paraId="1AE80037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1090/2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40 k.o. Vorkapić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1090/2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>. 395, k.o. Vorkapić;</w:t>
      </w:r>
    </w:p>
    <w:p w14:paraId="515D0649" w14:textId="72082A5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701/2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212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701/2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277,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;</w:t>
      </w:r>
    </w:p>
    <w:p w14:paraId="78C70338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889/1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212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889/1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753,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;</w:t>
      </w:r>
    </w:p>
    <w:p w14:paraId="05D38058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889/2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212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889/2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45,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;</w:t>
      </w:r>
    </w:p>
    <w:p w14:paraId="1DEF7355" w14:textId="77777777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892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212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892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759,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;</w:t>
      </w:r>
    </w:p>
    <w:p w14:paraId="062842AC" w14:textId="6D6AD46B" w:rsidR="00730B35" w:rsidRPr="00730B35" w:rsidRDefault="00730B35" w:rsidP="003E469B">
      <w:pPr>
        <w:pStyle w:val="Odlomakpopisa"/>
        <w:numPr>
          <w:ilvl w:val="0"/>
          <w:numId w:val="7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730B35">
        <w:rPr>
          <w:rFonts w:ascii="Times New Roman" w:hAnsi="Times New Roman"/>
          <w:sz w:val="22"/>
        </w:rPr>
        <w:t xml:space="preserve">kč.br. 987 upisana u Katastarski </w:t>
      </w:r>
      <w:proofErr w:type="spellStart"/>
      <w:r w:rsidRPr="00730B35">
        <w:rPr>
          <w:rFonts w:ascii="Times New Roman" w:hAnsi="Times New Roman"/>
          <w:sz w:val="22"/>
        </w:rPr>
        <w:t>operat</w:t>
      </w:r>
      <w:proofErr w:type="spellEnd"/>
      <w:r w:rsidRPr="00730B35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212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 xml:space="preserve"> a što odgovara </w:t>
      </w:r>
      <w:proofErr w:type="spellStart"/>
      <w:r w:rsidRPr="00730B35">
        <w:rPr>
          <w:rFonts w:ascii="Times New Roman" w:hAnsi="Times New Roman"/>
          <w:sz w:val="22"/>
        </w:rPr>
        <w:t>zk.č</w:t>
      </w:r>
      <w:proofErr w:type="spellEnd"/>
      <w:r w:rsidRPr="00730B35">
        <w:rPr>
          <w:rFonts w:ascii="Times New Roman" w:hAnsi="Times New Roman"/>
          <w:sz w:val="22"/>
        </w:rPr>
        <w:t xml:space="preserve">. 987 upisanoj u </w:t>
      </w:r>
      <w:proofErr w:type="spellStart"/>
      <w:r w:rsidRPr="00730B35">
        <w:rPr>
          <w:rFonts w:ascii="Times New Roman" w:hAnsi="Times New Roman"/>
          <w:sz w:val="22"/>
        </w:rPr>
        <w:t>zk.ul</w:t>
      </w:r>
      <w:proofErr w:type="spellEnd"/>
      <w:r w:rsidRPr="00730B35">
        <w:rPr>
          <w:rFonts w:ascii="Times New Roman" w:hAnsi="Times New Roman"/>
          <w:sz w:val="22"/>
        </w:rPr>
        <w:t xml:space="preserve">. 831, k.o. </w:t>
      </w:r>
      <w:proofErr w:type="spellStart"/>
      <w:r w:rsidRPr="00730B35">
        <w:rPr>
          <w:rFonts w:ascii="Times New Roman" w:hAnsi="Times New Roman"/>
          <w:sz w:val="22"/>
        </w:rPr>
        <w:t>Katinovac</w:t>
      </w:r>
      <w:proofErr w:type="spellEnd"/>
      <w:r w:rsidRPr="00730B35">
        <w:rPr>
          <w:rFonts w:ascii="Times New Roman" w:hAnsi="Times New Roman"/>
          <w:sz w:val="22"/>
        </w:rPr>
        <w:t>;</w:t>
      </w:r>
    </w:p>
    <w:p w14:paraId="4524C237" w14:textId="48485E69" w:rsidR="00730B35" w:rsidRDefault="00730B3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4A8E3BA4" w14:textId="196F7958" w:rsidR="000A1FA8" w:rsidRDefault="000A1FA8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VIII. Ljubica Marjanović</w:t>
      </w:r>
    </w:p>
    <w:p w14:paraId="648EE6C1" w14:textId="77777777" w:rsidR="003E469B" w:rsidRDefault="003E469B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46573920" w14:textId="77777777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766/3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58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766/3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115, k.o. Vorkapić;</w:t>
      </w:r>
    </w:p>
    <w:p w14:paraId="78E362EE" w14:textId="77777777" w:rsidR="000A1FA8" w:rsidRDefault="000A1FA8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6C70F369" w14:textId="77777777" w:rsidR="00397187" w:rsidRDefault="00397187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7A24075F" w14:textId="158362C6" w:rsidR="00730B35" w:rsidRDefault="000A1FA8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lastRenderedPageBreak/>
        <w:t>IX. Ljubica Vorkapić</w:t>
      </w:r>
    </w:p>
    <w:p w14:paraId="4C2BDCEC" w14:textId="49C72D2A" w:rsidR="000A1FA8" w:rsidRDefault="000A1FA8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2D2A4FFF" w14:textId="77777777" w:rsidR="000A1FA8" w:rsidRPr="003E469B" w:rsidRDefault="000A1FA8" w:rsidP="003E469B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7/2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7/2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157, k.o. Vorkapić;</w:t>
      </w:r>
    </w:p>
    <w:p w14:paraId="4B4BB7DD" w14:textId="4A1C0C7E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318/1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318/1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32D9650A" w14:textId="66CAB405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334/1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334/1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5905FC9C" w14:textId="0EBC8062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343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343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55B8CD8E" w14:textId="303F0A70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344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344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2DB2951B" w14:textId="1A9159E7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345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345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370F0274" w14:textId="73ADEE5D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346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346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55DDE738" w14:textId="6C2268D8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347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347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3CFC2955" w14:textId="7464BADB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348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348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30CA817D" w14:textId="4CB0A16C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353/1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Vorkapić;</w:t>
      </w:r>
    </w:p>
    <w:p w14:paraId="63D6698E" w14:textId="1E2A405D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353/2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Vorkapić;</w:t>
      </w:r>
    </w:p>
    <w:p w14:paraId="339C61ED" w14:textId="635B1B35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363/4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Vorkapić;</w:t>
      </w:r>
    </w:p>
    <w:p w14:paraId="116585CF" w14:textId="1151E103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365/1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365/1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7ECB1F53" w14:textId="4CB094E2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365/1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365/1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517DBE25" w14:textId="71F39B2C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365/2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Vorkapić;</w:t>
      </w:r>
    </w:p>
    <w:p w14:paraId="5FF4692E" w14:textId="3767ABE1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366/3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366/3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431, k.o. Vorkapić;</w:t>
      </w:r>
    </w:p>
    <w:p w14:paraId="3E73FE73" w14:textId="7715537C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366/4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366/4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02F55B78" w14:textId="10D182D8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366/5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366/5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431, k.o. Vorkapić;</w:t>
      </w:r>
    </w:p>
    <w:p w14:paraId="19C2CE55" w14:textId="76E3070B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366/6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366/6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61724E26" w14:textId="62CD8373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lastRenderedPageBreak/>
        <w:t xml:space="preserve">kč.br. 379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379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230, k.o. Vorkapić;</w:t>
      </w:r>
    </w:p>
    <w:p w14:paraId="792CEC48" w14:textId="505881FB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379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379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230, k.o. Vorkapić;</w:t>
      </w:r>
    </w:p>
    <w:p w14:paraId="4B717640" w14:textId="7F7077BC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800/4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800/4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478, k.o. Vorkapić;</w:t>
      </w:r>
    </w:p>
    <w:p w14:paraId="5AD244E6" w14:textId="0FFBA357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1025/1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1025/1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328, k.o. Vorkapić;</w:t>
      </w:r>
    </w:p>
    <w:p w14:paraId="4FAA089D" w14:textId="5613B25F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1026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Vorkapić;</w:t>
      </w:r>
    </w:p>
    <w:p w14:paraId="49195FCD" w14:textId="2F31692A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1093/1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1093/1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6D7D2378" w14:textId="5C184838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1094/1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1094/1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74C6B74A" w14:textId="3BBCA907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0A1FA8">
        <w:rPr>
          <w:rFonts w:ascii="Times New Roman" w:hAnsi="Times New Roman"/>
          <w:sz w:val="22"/>
        </w:rPr>
        <w:t xml:space="preserve">kč.br. 1131/1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 a što odgovara </w:t>
      </w:r>
      <w:proofErr w:type="spellStart"/>
      <w:r w:rsidRPr="000A1FA8">
        <w:rPr>
          <w:rFonts w:ascii="Times New Roman" w:hAnsi="Times New Roman"/>
          <w:sz w:val="22"/>
        </w:rPr>
        <w:t>zk.č</w:t>
      </w:r>
      <w:proofErr w:type="spellEnd"/>
      <w:r w:rsidRPr="000A1FA8">
        <w:rPr>
          <w:rFonts w:ascii="Times New Roman" w:hAnsi="Times New Roman"/>
          <w:sz w:val="22"/>
        </w:rPr>
        <w:t xml:space="preserve">. 1131/1 upisanoj u </w:t>
      </w:r>
      <w:proofErr w:type="spellStart"/>
      <w:r w:rsidRPr="000A1FA8">
        <w:rPr>
          <w:rFonts w:ascii="Times New Roman" w:hAnsi="Times New Roman"/>
          <w:sz w:val="22"/>
        </w:rPr>
        <w:t>zk.ul</w:t>
      </w:r>
      <w:proofErr w:type="spellEnd"/>
      <w:r w:rsidRPr="000A1FA8">
        <w:rPr>
          <w:rFonts w:ascii="Times New Roman" w:hAnsi="Times New Roman"/>
          <w:sz w:val="22"/>
        </w:rPr>
        <w:t>. 157, k.o. Vorkapić;</w:t>
      </w:r>
    </w:p>
    <w:p w14:paraId="791C7F84" w14:textId="3C2F08D0" w:rsidR="000A1FA8" w:rsidRPr="000A1FA8" w:rsidRDefault="000A1FA8" w:rsidP="003E469B">
      <w:pPr>
        <w:pStyle w:val="Odlomakpopisa"/>
        <w:numPr>
          <w:ilvl w:val="0"/>
          <w:numId w:val="8"/>
        </w:numPr>
        <w:spacing w:after="0" w:line="264" w:lineRule="auto"/>
        <w:ind w:left="1276" w:hanging="425"/>
        <w:rPr>
          <w:rFonts w:ascii="Times New Roman" w:hAnsi="Times New Roman"/>
          <w:b/>
          <w:sz w:val="22"/>
        </w:rPr>
      </w:pPr>
      <w:r w:rsidRPr="000A1FA8">
        <w:rPr>
          <w:rFonts w:ascii="Times New Roman" w:hAnsi="Times New Roman"/>
          <w:sz w:val="22"/>
        </w:rPr>
        <w:t xml:space="preserve">kč.br. 1131/2 upisana u Katastarski </w:t>
      </w:r>
      <w:proofErr w:type="spellStart"/>
      <w:r w:rsidRPr="000A1FA8">
        <w:rPr>
          <w:rFonts w:ascii="Times New Roman" w:hAnsi="Times New Roman"/>
          <w:sz w:val="22"/>
        </w:rPr>
        <w:t>operat</w:t>
      </w:r>
      <w:proofErr w:type="spellEnd"/>
      <w:r w:rsidRPr="000A1FA8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54 k.o. Vorkapić</w:t>
      </w:r>
    </w:p>
    <w:p w14:paraId="44639F23" w14:textId="3CDCE79E" w:rsidR="000A1FA8" w:rsidRDefault="000A1FA8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01AE7371" w14:textId="52055CBB" w:rsidR="000A1FA8" w:rsidRDefault="003E469B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X. Mara </w:t>
      </w:r>
      <w:proofErr w:type="spellStart"/>
      <w:r>
        <w:rPr>
          <w:rFonts w:ascii="Times New Roman" w:hAnsi="Times New Roman"/>
          <w:b/>
          <w:sz w:val="22"/>
        </w:rPr>
        <w:t>Jarcov</w:t>
      </w:r>
      <w:proofErr w:type="spellEnd"/>
    </w:p>
    <w:p w14:paraId="32C35524" w14:textId="0AA60C70" w:rsidR="003E469B" w:rsidRDefault="003E469B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59324FF1" w14:textId="77777777" w:rsidR="003E469B" w:rsidRPr="003E469B" w:rsidRDefault="003E469B" w:rsidP="003E469B">
      <w:pPr>
        <w:pStyle w:val="Odlomakpopisa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573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535 k.o. Vorkapić, ukupne površine 4866 m2, a što u naravi predstavlja oranicu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573 livada, posjedovni list 232, k.o. Vorkapić;</w:t>
      </w:r>
    </w:p>
    <w:p w14:paraId="7A31BADF" w14:textId="428366DE" w:rsidR="003E469B" w:rsidRPr="003E469B" w:rsidRDefault="003E469B" w:rsidP="003E469B">
      <w:pPr>
        <w:pStyle w:val="Odlomakpopisa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1040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202 k.o. Vorkapić, ukupne površine 2187 m2, a što u naravi predstavlja oranicu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1040 livada, posjedovni list 232, k.o. Vorkapić;</w:t>
      </w:r>
    </w:p>
    <w:p w14:paraId="60DAF38C" w14:textId="2B783626" w:rsidR="003E469B" w:rsidRPr="003E469B" w:rsidRDefault="003E469B" w:rsidP="003E469B">
      <w:pPr>
        <w:pStyle w:val="Odlomakpopisa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1042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202 k.o. Vorkapić, ukupne površine 2082 m2, a što u naravi predstavlja livadu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1042 livada, posjedovni list 232, k.o. Vorkapić;</w:t>
      </w:r>
    </w:p>
    <w:p w14:paraId="4ABE297C" w14:textId="7570BA62" w:rsidR="003E469B" w:rsidRPr="003E469B" w:rsidRDefault="003E469B" w:rsidP="003E469B">
      <w:pPr>
        <w:pStyle w:val="Odlomakpopisa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1043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202 k.o. Vorkapić, ukupne površine 539 m2, a što u naravi predstavlja livadu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1043 livada, gdje su kao posjednici upisani Borka </w:t>
      </w:r>
      <w:proofErr w:type="spellStart"/>
      <w:r w:rsidRPr="003E469B">
        <w:rPr>
          <w:rFonts w:ascii="Times New Roman" w:hAnsi="Times New Roman"/>
          <w:sz w:val="22"/>
        </w:rPr>
        <w:t>Jarčov</w:t>
      </w:r>
      <w:proofErr w:type="spellEnd"/>
      <w:r w:rsidRPr="003E469B">
        <w:rPr>
          <w:rFonts w:ascii="Times New Roman" w:hAnsi="Times New Roman"/>
          <w:sz w:val="22"/>
        </w:rPr>
        <w:t xml:space="preserve"> 2/12, Biljana </w:t>
      </w:r>
      <w:proofErr w:type="spellStart"/>
      <w:r w:rsidRPr="003E469B">
        <w:rPr>
          <w:rFonts w:ascii="Times New Roman" w:hAnsi="Times New Roman"/>
          <w:sz w:val="22"/>
        </w:rPr>
        <w:t>Jarčov</w:t>
      </w:r>
      <w:proofErr w:type="spellEnd"/>
      <w:r w:rsidRPr="003E469B">
        <w:rPr>
          <w:rFonts w:ascii="Times New Roman" w:hAnsi="Times New Roman"/>
          <w:sz w:val="22"/>
        </w:rPr>
        <w:t xml:space="preserve"> 5/12 i Bojan </w:t>
      </w:r>
      <w:proofErr w:type="spellStart"/>
      <w:r w:rsidRPr="003E469B">
        <w:rPr>
          <w:rFonts w:ascii="Times New Roman" w:hAnsi="Times New Roman"/>
          <w:sz w:val="22"/>
        </w:rPr>
        <w:t>Jarčov</w:t>
      </w:r>
      <w:proofErr w:type="spellEnd"/>
      <w:r w:rsidRPr="003E469B">
        <w:rPr>
          <w:rFonts w:ascii="Times New Roman" w:hAnsi="Times New Roman"/>
          <w:sz w:val="22"/>
        </w:rPr>
        <w:t xml:space="preserve"> 5/12 u posjedovni list 34, k.o. Vorkapić;</w:t>
      </w:r>
    </w:p>
    <w:p w14:paraId="7C4A5BE6" w14:textId="47EE2D1C" w:rsidR="003E469B" w:rsidRPr="003E469B" w:rsidRDefault="003E469B" w:rsidP="003E469B">
      <w:pPr>
        <w:pStyle w:val="Odlomakpopisa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737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739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, ukupne površine 1698 m2, a što u naravi predstavlja livadu lug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737 livada, gdje je kao posjednik upisan Mile </w:t>
      </w:r>
      <w:proofErr w:type="spellStart"/>
      <w:r w:rsidRPr="003E469B">
        <w:rPr>
          <w:rFonts w:ascii="Times New Roman" w:hAnsi="Times New Roman"/>
          <w:sz w:val="22"/>
        </w:rPr>
        <w:t>Malobabić</w:t>
      </w:r>
      <w:proofErr w:type="spellEnd"/>
      <w:r w:rsidRPr="003E469B">
        <w:rPr>
          <w:rFonts w:ascii="Times New Roman" w:hAnsi="Times New Roman"/>
          <w:sz w:val="22"/>
        </w:rPr>
        <w:t xml:space="preserve"> Matije u posjedovni list 61,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>;</w:t>
      </w:r>
    </w:p>
    <w:p w14:paraId="4BB48F4C" w14:textId="283EA6E1" w:rsidR="003E469B" w:rsidRDefault="003E469B" w:rsidP="003E469B">
      <w:pPr>
        <w:pStyle w:val="Odlomakpopisa"/>
        <w:numPr>
          <w:ilvl w:val="0"/>
          <w:numId w:val="9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1032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739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, ukupne površine 1892 m2, a što u naravi predstavlja oranicu lugove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1032 pašnjak, gdje je kao posjednik upisana Stana </w:t>
      </w:r>
      <w:proofErr w:type="spellStart"/>
      <w:r w:rsidRPr="003E469B">
        <w:rPr>
          <w:rFonts w:ascii="Times New Roman" w:hAnsi="Times New Roman"/>
          <w:sz w:val="22"/>
        </w:rPr>
        <w:t>Radujkoviću</w:t>
      </w:r>
      <w:proofErr w:type="spellEnd"/>
      <w:r w:rsidRPr="003E469B">
        <w:rPr>
          <w:rFonts w:ascii="Times New Roman" w:hAnsi="Times New Roman"/>
          <w:sz w:val="22"/>
        </w:rPr>
        <w:t xml:space="preserve"> u posjedovni list 101,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>;</w:t>
      </w:r>
    </w:p>
    <w:p w14:paraId="0694CCD9" w14:textId="77777777" w:rsidR="00397187" w:rsidRPr="003E469B" w:rsidRDefault="00397187" w:rsidP="00397187">
      <w:pPr>
        <w:pStyle w:val="Odlomakpopisa"/>
        <w:spacing w:after="0" w:line="240" w:lineRule="auto"/>
        <w:ind w:left="1276"/>
        <w:jc w:val="both"/>
        <w:rPr>
          <w:rFonts w:ascii="Times New Roman" w:hAnsi="Times New Roman"/>
          <w:sz w:val="22"/>
        </w:rPr>
      </w:pPr>
    </w:p>
    <w:p w14:paraId="0941106E" w14:textId="77777777" w:rsidR="00397187" w:rsidRDefault="00397187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08324ADF" w14:textId="77777777" w:rsidR="00397187" w:rsidRDefault="00397187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1F37EDAC" w14:textId="20200A27" w:rsidR="003E469B" w:rsidRDefault="003E469B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lastRenderedPageBreak/>
        <w:t>XI. Marija Abramović</w:t>
      </w:r>
    </w:p>
    <w:p w14:paraId="24F6967A" w14:textId="22F78869" w:rsidR="003E469B" w:rsidRDefault="003E469B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0A63DF34" w14:textId="77777777" w:rsidR="003E469B" w:rsidRPr="003E469B" w:rsidRDefault="003E469B" w:rsidP="003E469B">
      <w:pPr>
        <w:pStyle w:val="Odlomakpopisa"/>
        <w:numPr>
          <w:ilvl w:val="0"/>
          <w:numId w:val="10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391/3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489 k.o. Vorkapići, ukupne površine 2417 m2, a što u naravi predstavlja kuću broj 111 sa dvorištem,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 dvije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istog broja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391/3 oranica, površine 1208 m2 gdje je kao posjednik upisan Mirko Ilije Vorkapić u posjedovni list broj 92 i oranica površine 1208 m2 gdje je kao posjednik upisana Stana Vorkapić u posjedovni list 60,</w:t>
      </w:r>
    </w:p>
    <w:p w14:paraId="34767D9F" w14:textId="094CC330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248/4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248/4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326 k.o. Vorkapić;</w:t>
      </w:r>
    </w:p>
    <w:p w14:paraId="40BE0B49" w14:textId="77777777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293/3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Vorkapić,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293/3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160 k.o. Vorkapić;</w:t>
      </w:r>
    </w:p>
    <w:p w14:paraId="55C3D725" w14:textId="2467AF1C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293/4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Vorkapić,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293/4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326 k.o. Vorkapić;</w:t>
      </w:r>
    </w:p>
    <w:p w14:paraId="5521884C" w14:textId="4555EA86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334/2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334/2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431, k.o. Vorkapić;</w:t>
      </w:r>
    </w:p>
    <w:p w14:paraId="0276ADFF" w14:textId="120F2319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360/3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Vorkapić;</w:t>
      </w:r>
    </w:p>
    <w:p w14:paraId="1DFDAFB5" w14:textId="7FA42102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361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361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431, k.o. Vorkapić;</w:t>
      </w:r>
    </w:p>
    <w:p w14:paraId="284A82B5" w14:textId="4CDA7481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363/1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363/1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433 k.o. Vorkapić;</w:t>
      </w:r>
    </w:p>
    <w:p w14:paraId="4D851CF7" w14:textId="09429A37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363/2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363/2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431 k.o. Vorkapić;</w:t>
      </w:r>
    </w:p>
    <w:p w14:paraId="06B506F3" w14:textId="32B4E633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364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364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431 k.o. Vorkapić;</w:t>
      </w:r>
    </w:p>
    <w:p w14:paraId="69D85C3C" w14:textId="2BECD0D1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366/2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366/2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323, k.o. Vorkapić;</w:t>
      </w:r>
    </w:p>
    <w:p w14:paraId="2C576056" w14:textId="22A01FB6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367/1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367/1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157, k.o. Vorkapić;</w:t>
      </w:r>
    </w:p>
    <w:p w14:paraId="2F17845B" w14:textId="274F760F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367/2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367/2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432, k.o. Vorkapić;</w:t>
      </w:r>
    </w:p>
    <w:p w14:paraId="343D6AFB" w14:textId="2DEB573B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367/3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367/3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431, k.o. Vorkapić;</w:t>
      </w:r>
    </w:p>
    <w:p w14:paraId="333DE372" w14:textId="52D2A05A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373/2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373/2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431, k.o. Vorkapić</w:t>
      </w:r>
    </w:p>
    <w:p w14:paraId="684B5218" w14:textId="0C51040F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373/2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373/2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431, k.o. Vorkapić</w:t>
      </w:r>
    </w:p>
    <w:p w14:paraId="2C996013" w14:textId="01B9C9D6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650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Vorkapić;</w:t>
      </w:r>
    </w:p>
    <w:p w14:paraId="13078E53" w14:textId="6B816A85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lastRenderedPageBreak/>
        <w:t xml:space="preserve">kč.br. 650/1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650/1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466 k.o. Vorkapić;</w:t>
      </w:r>
    </w:p>
    <w:p w14:paraId="23EBBC54" w14:textId="73C9DDA1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650/2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650/2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467 k.o. Vorkapić;</w:t>
      </w:r>
    </w:p>
    <w:p w14:paraId="25A4A282" w14:textId="077B07AB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652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652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431 k.o. Vorkapić;</w:t>
      </w:r>
    </w:p>
    <w:p w14:paraId="37FB0D59" w14:textId="6403939E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653/2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653/2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466, k.o. Vorkapić;</w:t>
      </w:r>
    </w:p>
    <w:p w14:paraId="353BEB0C" w14:textId="00A8B772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663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60 k.o. Vorkapić;</w:t>
      </w:r>
    </w:p>
    <w:p w14:paraId="56B4EB6C" w14:textId="19891C52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907/3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259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907/3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661,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>;</w:t>
      </w:r>
    </w:p>
    <w:p w14:paraId="75B873AF" w14:textId="4A5D0A04" w:rsidR="003E469B" w:rsidRPr="003E469B" w:rsidRDefault="003E469B" w:rsidP="003E469B">
      <w:pPr>
        <w:pStyle w:val="Odlomakpopisa"/>
        <w:numPr>
          <w:ilvl w:val="0"/>
          <w:numId w:val="10"/>
        </w:numPr>
        <w:tabs>
          <w:tab w:val="left" w:pos="567"/>
        </w:tabs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1016/1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259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1016/1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661,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>;</w:t>
      </w:r>
    </w:p>
    <w:p w14:paraId="0D38DF91" w14:textId="59E572B9" w:rsidR="003E469B" w:rsidRDefault="003E469B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526F1420" w14:textId="7420B613" w:rsidR="003E469B" w:rsidRDefault="003E469B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XII. Mile Vojnović</w:t>
      </w:r>
    </w:p>
    <w:p w14:paraId="25F5EB45" w14:textId="664F83EA" w:rsidR="003E469B" w:rsidRDefault="003E469B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5C2C6B4D" w14:textId="77777777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37/2K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115 k.o. Vorkapić, ukupne površine 417 m2, a što u naravi predstavlja neplodno, kuća i dvorište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37/2 kuća i dvorište, posjedovni list 187, k.o. Vorkapić;</w:t>
      </w:r>
    </w:p>
    <w:p w14:paraId="2F1D467C" w14:textId="5E546C26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534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115 k.o. Vorkapić, ukupne površine 1705 m2, a što u naravi predstavlja oranicu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534 oranica, posjedovni list 187, k.o. Vorkapić;</w:t>
      </w:r>
    </w:p>
    <w:p w14:paraId="1125D0E7" w14:textId="3DEC85BC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774/2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115 k.o. Vorkapić, ukupne površine 1471 m2, a što u naravi predstavlja livadu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774/2 livada, posjedovni list 187, k.o. Vorkapić;</w:t>
      </w:r>
    </w:p>
    <w:p w14:paraId="72CBD6D3" w14:textId="37492938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777/1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115 k.o. Vorkapić, ukupne površine 1259 m2, a što u naravi predstavlja livadu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777/1 livada, posjedovni list 187, k.o. Vorkapić;</w:t>
      </w:r>
    </w:p>
    <w:p w14:paraId="10FD639A" w14:textId="4388E870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777/3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115 k.o. Vorkapić, ukupne površine 2352 m2, a što u naravi predstavlja oranicu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777/3 oranica, posjedovni list 187, k.o. Vorkapić;</w:t>
      </w:r>
    </w:p>
    <w:p w14:paraId="63E2C3AA" w14:textId="1D49A96C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536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187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536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119, k.o. Vorkapić;</w:t>
      </w:r>
    </w:p>
    <w:p w14:paraId="0D793DDB" w14:textId="23F9B994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567/2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187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567/2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443, k.o. Vorkapić;</w:t>
      </w:r>
    </w:p>
    <w:p w14:paraId="7F46C003" w14:textId="5D29FC86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714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187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714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161, k.o. Vorkapić;</w:t>
      </w:r>
    </w:p>
    <w:p w14:paraId="584141E7" w14:textId="409E1898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718/2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187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718/2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428, k.o. Vorkapić;</w:t>
      </w:r>
    </w:p>
    <w:p w14:paraId="5A8A1CD9" w14:textId="6E97A640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lastRenderedPageBreak/>
        <w:t xml:space="preserve">kč.br. 718/2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187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718/2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428, k.o. Vorkapić;</w:t>
      </w:r>
    </w:p>
    <w:p w14:paraId="7F819A2D" w14:textId="69B11D50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725/2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187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725/2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428, k.o. Vorkapić;</w:t>
      </w:r>
    </w:p>
    <w:p w14:paraId="2A04BF63" w14:textId="4AC6F5EA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732/4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187 k.o. Vorkapić;</w:t>
      </w:r>
    </w:p>
    <w:p w14:paraId="132F095E" w14:textId="31FFCEDC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36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187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36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119, k.o. Vorkapić;</w:t>
      </w:r>
    </w:p>
    <w:p w14:paraId="0E870ACE" w14:textId="77075EE5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843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332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843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66,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>;</w:t>
      </w:r>
    </w:p>
    <w:p w14:paraId="6DB64864" w14:textId="0B96456B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844/1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332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844/1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45,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>;</w:t>
      </w:r>
    </w:p>
    <w:p w14:paraId="05041014" w14:textId="49FEDE46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844/2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332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844/2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753,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>;</w:t>
      </w:r>
    </w:p>
    <w:p w14:paraId="07E98A8A" w14:textId="5E1D2AA3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885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332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885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737,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>;</w:t>
      </w:r>
    </w:p>
    <w:p w14:paraId="2574773F" w14:textId="12FAF576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897/2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332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897/2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771,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>;</w:t>
      </w:r>
    </w:p>
    <w:p w14:paraId="000F7EB0" w14:textId="7F9E198A" w:rsidR="003E469B" w:rsidRPr="003E469B" w:rsidRDefault="003E469B" w:rsidP="003E469B">
      <w:pPr>
        <w:pStyle w:val="Odlomakpopisa"/>
        <w:numPr>
          <w:ilvl w:val="0"/>
          <w:numId w:val="12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898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332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898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737,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>.</w:t>
      </w:r>
    </w:p>
    <w:p w14:paraId="13849DA6" w14:textId="77777777" w:rsidR="003E469B" w:rsidRDefault="003E469B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5F41AE0B" w14:textId="6B48EE1B" w:rsidR="003E469B" w:rsidRDefault="003E469B" w:rsidP="003E469B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XIII. Milka Mijatović</w:t>
      </w:r>
    </w:p>
    <w:p w14:paraId="67E3629D" w14:textId="194B14F4" w:rsidR="003E469B" w:rsidRDefault="003E469B" w:rsidP="003E469B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01C2D8B4" w14:textId="77777777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45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87 k.o. Vorkapić, ukupne površine 770 m2, a što u naravi predstavlja kuća i dvorište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45 voćnjak, posjedovni list 26, k.o. Vorkapić;</w:t>
      </w:r>
    </w:p>
    <w:p w14:paraId="2B00289D" w14:textId="36FCB4FF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462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87 k.o. Vorkapić, ukupne površine 32355 m2, a što u naravi predstavlja pašnjak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462 pašnjak, posjedovni list 26, k.o. Vorkapić;</w:t>
      </w:r>
    </w:p>
    <w:p w14:paraId="4022E3DB" w14:textId="079A3C3A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463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87 k.o. Vorkapić, ukupne površine 2118 m2, a što u naravi predstavlja oranicu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463 šuma, posjedovni list 26, k.o. Vorkapić;</w:t>
      </w:r>
    </w:p>
    <w:p w14:paraId="158C2AB8" w14:textId="7D0D18BF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501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87 k.o. Vorkapić, ukupne površine 15929 m2, a što u naravi predstavlja oranicu i pašnjak (oranica 4420m2, pašnjak 11509 m2)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501 pašnjak i oranica, posjedovni list 26, k.o. Vorkapić;</w:t>
      </w:r>
    </w:p>
    <w:p w14:paraId="3D4F865F" w14:textId="4372402D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502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87 k.o. Vorkapić, ukupne površine 410 m2, a što u naravi predstavlja vrt i voćnjak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502 voćnjak, posjedovni list 26, k.o. Vorkapić;</w:t>
      </w:r>
    </w:p>
    <w:p w14:paraId="2EE2C6D3" w14:textId="77777777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503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87 k.o. Vorkapić, ukupne površine 982 m2, a što u naravi predstavlja oranicu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503 kuća i dvorište, posjedovni list 26, k.o. Vorkapić;</w:t>
      </w:r>
    </w:p>
    <w:p w14:paraId="4CF25E19" w14:textId="15CC319B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lastRenderedPageBreak/>
        <w:t xml:space="preserve">kč.br. 464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464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539, k.o. Vorkapić;</w:t>
      </w:r>
    </w:p>
    <w:p w14:paraId="0910CFEF" w14:textId="03111988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465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465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127, k.o. Vorkapić;</w:t>
      </w:r>
    </w:p>
    <w:p w14:paraId="6505B80C" w14:textId="7019A4BC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469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469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114, k.o. Vorkapić;</w:t>
      </w:r>
    </w:p>
    <w:p w14:paraId="2772955A" w14:textId="5FD937C5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470/2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470/2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269, k.o. Vorkapić;</w:t>
      </w:r>
    </w:p>
    <w:p w14:paraId="71D8743C" w14:textId="12F8A88E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471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471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182, k.o. Vorkapić;</w:t>
      </w:r>
    </w:p>
    <w:p w14:paraId="17F01A22" w14:textId="6B828833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500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500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94, k.o. Vorkapić;</w:t>
      </w:r>
    </w:p>
    <w:p w14:paraId="71275966" w14:textId="15BA010F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561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Vorkapić,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561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114, k.o. Vorkapić;</w:t>
      </w:r>
    </w:p>
    <w:p w14:paraId="0D9D9019" w14:textId="06D58AEE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1022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1022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157, k.o. Vorkapić;</w:t>
      </w:r>
    </w:p>
    <w:p w14:paraId="70ADD43D" w14:textId="438E66E9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1023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1023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157, k.o. Vorkapić;</w:t>
      </w:r>
    </w:p>
    <w:p w14:paraId="57B41B19" w14:textId="1AA9826B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1024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1024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329, k.o. Vorkapić;</w:t>
      </w:r>
    </w:p>
    <w:p w14:paraId="33808080" w14:textId="005F764D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1079/2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1079/2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85, k.o. Vorkapić;</w:t>
      </w:r>
    </w:p>
    <w:p w14:paraId="63CE6FFC" w14:textId="5137F9DE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1080/2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1080/2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85, k.o. Vorkapić;</w:t>
      </w:r>
    </w:p>
    <w:p w14:paraId="01AB0D50" w14:textId="77777777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1119/1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 k.o. Vorkapić;</w:t>
      </w:r>
    </w:p>
    <w:p w14:paraId="1A2A65B8" w14:textId="033CAB9C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1083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210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1083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69, k.o. Vorkapić;</w:t>
      </w:r>
    </w:p>
    <w:p w14:paraId="678D0B67" w14:textId="77777777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1084/1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210 k.o. Vorkapić;</w:t>
      </w:r>
    </w:p>
    <w:p w14:paraId="28FB4ACE" w14:textId="77777777" w:rsidR="003E469B" w:rsidRPr="003E469B" w:rsidRDefault="003E469B" w:rsidP="003E469B">
      <w:pPr>
        <w:pStyle w:val="Odlomakpopisa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1084/2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210 k.o. Vorkapić.</w:t>
      </w:r>
    </w:p>
    <w:p w14:paraId="06C76268" w14:textId="2A16ECD9" w:rsidR="003E469B" w:rsidRDefault="003E469B" w:rsidP="003E469B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4307A7B3" w14:textId="5DF4E855" w:rsidR="003E469B" w:rsidRDefault="003E469B" w:rsidP="003E469B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IX. Simo Vorkapić</w:t>
      </w:r>
    </w:p>
    <w:p w14:paraId="4C891C18" w14:textId="77777777" w:rsidR="003E469B" w:rsidRDefault="003E469B" w:rsidP="003E469B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7B11AC7D" w14:textId="77777777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1/2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10/3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169 k.o. Vorkapić, ukupne površine 97 m2, a što u naravi predstavlja voćnjak,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10/3 livada površine 97 m2 u posjedovni list 69 </w:t>
      </w:r>
      <w:proofErr w:type="spellStart"/>
      <w:r w:rsidRPr="003E469B">
        <w:rPr>
          <w:rFonts w:ascii="Times New Roman" w:hAnsi="Times New Roman"/>
          <w:sz w:val="22"/>
        </w:rPr>
        <w:t>k.o.Vorkapić</w:t>
      </w:r>
      <w:proofErr w:type="spellEnd"/>
      <w:r w:rsidRPr="003E469B">
        <w:rPr>
          <w:rFonts w:ascii="Times New Roman" w:hAnsi="Times New Roman"/>
          <w:sz w:val="22"/>
        </w:rPr>
        <w:t>,</w:t>
      </w:r>
    </w:p>
    <w:p w14:paraId="70132CBF" w14:textId="77777777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1/2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394/7 upisane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169 k.o. Vorkapić, ukupne površine 2050 m2, a što u naravi predstavlja oranicu,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dvije </w:t>
      </w:r>
      <w:proofErr w:type="spellStart"/>
      <w:r w:rsidRPr="003E469B">
        <w:rPr>
          <w:rFonts w:ascii="Times New Roman" w:hAnsi="Times New Roman"/>
          <w:sz w:val="22"/>
        </w:rPr>
        <w:t>k.č.istog</w:t>
      </w:r>
      <w:proofErr w:type="spellEnd"/>
      <w:r w:rsidRPr="003E469B">
        <w:rPr>
          <w:rFonts w:ascii="Times New Roman" w:hAnsi="Times New Roman"/>
          <w:sz w:val="22"/>
        </w:rPr>
        <w:t xml:space="preserve"> broja </w:t>
      </w:r>
      <w:r w:rsidRPr="003E469B">
        <w:rPr>
          <w:rFonts w:ascii="Times New Roman" w:hAnsi="Times New Roman"/>
          <w:sz w:val="22"/>
        </w:rPr>
        <w:lastRenderedPageBreak/>
        <w:t xml:space="preserve">394/7,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394/7 oranica površine 1417 m2 i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394/7 šuma površine 719 m2 gdje je kao posjednik upisan Simo Vorkapić Matije u posjedovni list 69 </w:t>
      </w:r>
      <w:proofErr w:type="spellStart"/>
      <w:r w:rsidRPr="003E469B">
        <w:rPr>
          <w:rFonts w:ascii="Times New Roman" w:hAnsi="Times New Roman"/>
          <w:sz w:val="22"/>
        </w:rPr>
        <w:t>k.o.Vorkapić</w:t>
      </w:r>
      <w:proofErr w:type="spellEnd"/>
      <w:r w:rsidRPr="003E469B">
        <w:rPr>
          <w:rFonts w:ascii="Times New Roman" w:hAnsi="Times New Roman"/>
          <w:sz w:val="22"/>
        </w:rPr>
        <w:t>,</w:t>
      </w:r>
    </w:p>
    <w:p w14:paraId="2AA8869C" w14:textId="77777777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1/2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395/1 upisana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169 k.o. Vorkapić, ukupne površine 1597 m2, a što u naravi predstavlja livadu,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dvije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istog broja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395/1 livada površine 539 m2  gdje je kao posjednik upisan Stevo Vorkapić Đure, u posjedovni list broj 63 </w:t>
      </w:r>
      <w:proofErr w:type="spellStart"/>
      <w:r w:rsidRPr="003E469B">
        <w:rPr>
          <w:rFonts w:ascii="Times New Roman" w:hAnsi="Times New Roman"/>
          <w:sz w:val="22"/>
        </w:rPr>
        <w:t>k.o.Vorkapić</w:t>
      </w:r>
      <w:proofErr w:type="spellEnd"/>
      <w:r w:rsidRPr="003E469B">
        <w:rPr>
          <w:rFonts w:ascii="Times New Roman" w:hAnsi="Times New Roman"/>
          <w:sz w:val="22"/>
        </w:rPr>
        <w:t xml:space="preserve">,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395/1 oranica površine 1057 m2 gdje je kao posjednik upisan Simo Vorkapić Matije u posjedovni list 69 k.o. Vorkapić,</w:t>
      </w:r>
    </w:p>
    <w:p w14:paraId="1E40E5D1" w14:textId="77777777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1/2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407/2 upisane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169 k.o. Vorkapić, ukupne površine 3568 m2, a što u naravi predstavlja oranicu, koja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je pri Državnoj geodetskoj upravi, Područnom uredu za katastar Sisak, Ispostava Topusko upisana kao četiri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istog broja 407/2,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407/2 livada površine 1079 m2 i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407/2 oranica površine 705 m2 gdje je kao posjednik upisan Stevo Vorkapić Đure u posjedovni list 63 </w:t>
      </w:r>
      <w:proofErr w:type="spellStart"/>
      <w:r w:rsidRPr="003E469B">
        <w:rPr>
          <w:rFonts w:ascii="Times New Roman" w:hAnsi="Times New Roman"/>
          <w:sz w:val="22"/>
        </w:rPr>
        <w:t>k.o.Vorkapić</w:t>
      </w:r>
      <w:proofErr w:type="spellEnd"/>
      <w:r w:rsidRPr="003E469B">
        <w:rPr>
          <w:rFonts w:ascii="Times New Roman" w:hAnsi="Times New Roman"/>
          <w:sz w:val="22"/>
        </w:rPr>
        <w:t xml:space="preserve">, te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407/2 livada površine 1079 m2 i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407/2 oranica površine 705 m2 gdje je kao posjednik upisan Simo Vorkapić Matije u posjedovni list 69 k.o. Vorkapić, </w:t>
      </w:r>
    </w:p>
    <w:p w14:paraId="3ABD3FEB" w14:textId="77777777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7/36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595/1 upisane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330 k.o. Vorkapić, ukupne površine 1061 m2, a što u naravi predstavlja pašnjak,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595/1 oranica površine 845 m2 gdje je kao posjednik upisan Branko Vorkapić Miloša, u posjedovni list broj 204 k.o. Vorkapić,</w:t>
      </w:r>
    </w:p>
    <w:p w14:paraId="0949EEAB" w14:textId="77777777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7/36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619 upisane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330 k.o. Vorkapić, ukupne površine 450 m2, a što u naravi predstavlja pašnjak,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>. 619 pašnjak površine 450 m2 u posjedovni list 56 k.o. Vorkapić,</w:t>
      </w:r>
    </w:p>
    <w:p w14:paraId="7455D6DB" w14:textId="77777777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7/36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627 upisane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330 k.o. Vorkapić, ukupne površine 266 m2, a što u naravi predstavlja pašnjak,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627 pašnjak površine 266 m2  gdje su kao posjednici upisani Bogdanka Pavlović 1/4, Slavka </w:t>
      </w:r>
      <w:proofErr w:type="spellStart"/>
      <w:r w:rsidRPr="003E469B">
        <w:rPr>
          <w:rFonts w:ascii="Times New Roman" w:hAnsi="Times New Roman"/>
          <w:sz w:val="22"/>
        </w:rPr>
        <w:t>Šapić</w:t>
      </w:r>
      <w:proofErr w:type="spellEnd"/>
      <w:r w:rsidRPr="003E469B">
        <w:rPr>
          <w:rFonts w:ascii="Times New Roman" w:hAnsi="Times New Roman"/>
          <w:sz w:val="22"/>
        </w:rPr>
        <w:t xml:space="preserve"> 5/8 i Nataša Vorkapić </w:t>
      </w:r>
      <w:proofErr w:type="spellStart"/>
      <w:r w:rsidRPr="003E469B">
        <w:rPr>
          <w:rFonts w:ascii="Times New Roman" w:hAnsi="Times New Roman"/>
          <w:sz w:val="22"/>
        </w:rPr>
        <w:t>Ađančić</w:t>
      </w:r>
      <w:proofErr w:type="spellEnd"/>
      <w:r w:rsidRPr="003E469B">
        <w:rPr>
          <w:rFonts w:ascii="Times New Roman" w:hAnsi="Times New Roman"/>
          <w:sz w:val="22"/>
        </w:rPr>
        <w:t xml:space="preserve"> 1/8 u posjedovni list 56 k.o. Vorkapić,</w:t>
      </w:r>
    </w:p>
    <w:p w14:paraId="1C208D5E" w14:textId="77777777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7/36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1235 upisane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330 k.o. Vorkapić, ukupne površine 273 m2, a što u naravi predstavlja put,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1235 put površine 273 m2  gdje je kao posjednik upisan Društveno vlasništvo u općoj uporabi u posjedovni list 167 k.o. Vorkapić, </w:t>
      </w:r>
    </w:p>
    <w:p w14:paraId="27DC01BA" w14:textId="77777777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8/2 upisane u </w:t>
      </w:r>
      <w:proofErr w:type="spellStart"/>
      <w:r w:rsidRPr="003E469B">
        <w:rPr>
          <w:rFonts w:ascii="Times New Roman" w:hAnsi="Times New Roman"/>
          <w:sz w:val="22"/>
        </w:rPr>
        <w:t>zk</w:t>
      </w:r>
      <w:proofErr w:type="spellEnd"/>
      <w:r w:rsidRPr="003E469B">
        <w:rPr>
          <w:rFonts w:ascii="Times New Roman" w:hAnsi="Times New Roman"/>
          <w:sz w:val="22"/>
        </w:rPr>
        <w:t xml:space="preserve">. ul. 368 k.o. Vorkapić, ukupne površine 8308 m2, a što u naravi predstavlja oranicu, koja je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upisana kao dvije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istog broja 8/2,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8/2 oranica površine 2158 m2 gdje je kao posjednik upisan Stevo Vorkapić Đure u posjedovni list 63 </w:t>
      </w:r>
      <w:proofErr w:type="spellStart"/>
      <w:r w:rsidRPr="003E469B">
        <w:rPr>
          <w:rFonts w:ascii="Times New Roman" w:hAnsi="Times New Roman"/>
          <w:sz w:val="22"/>
        </w:rPr>
        <w:t>k.o.Vorkapić</w:t>
      </w:r>
      <w:proofErr w:type="spellEnd"/>
      <w:r w:rsidRPr="003E469B">
        <w:rPr>
          <w:rFonts w:ascii="Times New Roman" w:hAnsi="Times New Roman"/>
          <w:sz w:val="22"/>
        </w:rPr>
        <w:t xml:space="preserve"> i </w:t>
      </w:r>
      <w:proofErr w:type="spellStart"/>
      <w:r w:rsidRPr="003E469B">
        <w:rPr>
          <w:rFonts w:ascii="Times New Roman" w:hAnsi="Times New Roman"/>
          <w:sz w:val="22"/>
        </w:rPr>
        <w:t>k.č</w:t>
      </w:r>
      <w:proofErr w:type="spellEnd"/>
      <w:r w:rsidRPr="003E469B">
        <w:rPr>
          <w:rFonts w:ascii="Times New Roman" w:hAnsi="Times New Roman"/>
          <w:sz w:val="22"/>
        </w:rPr>
        <w:t xml:space="preserve">. 8/2 oranica površine 4187 m2 gdje je kao posjednik upisan Simo Vorkapić Matije u posjedovni list 69 </w:t>
      </w:r>
      <w:proofErr w:type="spellStart"/>
      <w:r w:rsidRPr="003E469B">
        <w:rPr>
          <w:rFonts w:ascii="Times New Roman" w:hAnsi="Times New Roman"/>
          <w:sz w:val="22"/>
        </w:rPr>
        <w:t>k.o.Vorkapić</w:t>
      </w:r>
      <w:proofErr w:type="spellEnd"/>
    </w:p>
    <w:p w14:paraId="3E3B0759" w14:textId="77777777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8/6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69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8/6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323, k.o. Vorkapić;</w:t>
      </w:r>
    </w:p>
    <w:p w14:paraId="7995C5CF" w14:textId="63BCD94C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9/4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69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9/4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160 k.o. Vorkapić;</w:t>
      </w:r>
    </w:p>
    <w:p w14:paraId="01D2864C" w14:textId="2A761379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9/7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69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9/7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455, k.o. Vorkapić;</w:t>
      </w:r>
    </w:p>
    <w:p w14:paraId="0476BAE6" w14:textId="41160804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10/1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69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10/1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160, k.o. Vorkapić;</w:t>
      </w:r>
    </w:p>
    <w:p w14:paraId="59ECC041" w14:textId="3FFCDF4A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584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69 k.o. Vorkapić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584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443, k.o. Vorkapić;</w:t>
      </w:r>
    </w:p>
    <w:p w14:paraId="6A985F02" w14:textId="7B401F82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lastRenderedPageBreak/>
        <w:t xml:space="preserve">kč.br. 585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69 k.o. Vorkapić,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585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>. 443, k.o. Vorkapić;</w:t>
      </w:r>
    </w:p>
    <w:p w14:paraId="7281C5BC" w14:textId="5EEB0BCE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910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262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910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733,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>;</w:t>
      </w:r>
    </w:p>
    <w:p w14:paraId="778BC0B8" w14:textId="5DDD98A5" w:rsidR="003E469B" w:rsidRPr="003E469B" w:rsidRDefault="003E469B" w:rsidP="003E469B">
      <w:pPr>
        <w:pStyle w:val="Odlomakpopisa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/>
          <w:sz w:val="22"/>
        </w:rPr>
      </w:pPr>
      <w:r w:rsidRPr="003E469B">
        <w:rPr>
          <w:rFonts w:ascii="Times New Roman" w:hAnsi="Times New Roman"/>
          <w:sz w:val="22"/>
        </w:rPr>
        <w:t xml:space="preserve">kč.br. 917 upisana u Katastarski </w:t>
      </w:r>
      <w:proofErr w:type="spellStart"/>
      <w:r w:rsidRPr="003E469B">
        <w:rPr>
          <w:rFonts w:ascii="Times New Roman" w:hAnsi="Times New Roman"/>
          <w:sz w:val="22"/>
        </w:rPr>
        <w:t>operat</w:t>
      </w:r>
      <w:proofErr w:type="spellEnd"/>
      <w:r w:rsidRPr="003E469B">
        <w:rPr>
          <w:rFonts w:ascii="Times New Roman" w:hAnsi="Times New Roman"/>
          <w:sz w:val="22"/>
        </w:rPr>
        <w:t xml:space="preserve"> pri Državnoj geodetskoj upravi, Područnom uredu za katastar Sisak, Ispostava Topusko u posjedovni list broj 262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  <w:r w:rsidRPr="003E469B">
        <w:rPr>
          <w:rFonts w:ascii="Times New Roman" w:hAnsi="Times New Roman"/>
          <w:sz w:val="22"/>
        </w:rPr>
        <w:t xml:space="preserve"> a što odgovara </w:t>
      </w:r>
      <w:proofErr w:type="spellStart"/>
      <w:r w:rsidRPr="003E469B">
        <w:rPr>
          <w:rFonts w:ascii="Times New Roman" w:hAnsi="Times New Roman"/>
          <w:sz w:val="22"/>
        </w:rPr>
        <w:t>zk.č</w:t>
      </w:r>
      <w:proofErr w:type="spellEnd"/>
      <w:r w:rsidRPr="003E469B">
        <w:rPr>
          <w:rFonts w:ascii="Times New Roman" w:hAnsi="Times New Roman"/>
          <w:sz w:val="22"/>
        </w:rPr>
        <w:t xml:space="preserve">. 917 upisanoj u </w:t>
      </w:r>
      <w:proofErr w:type="spellStart"/>
      <w:r w:rsidRPr="003E469B">
        <w:rPr>
          <w:rFonts w:ascii="Times New Roman" w:hAnsi="Times New Roman"/>
          <w:sz w:val="22"/>
        </w:rPr>
        <w:t>zk.ul</w:t>
      </w:r>
      <w:proofErr w:type="spellEnd"/>
      <w:r w:rsidRPr="003E469B">
        <w:rPr>
          <w:rFonts w:ascii="Times New Roman" w:hAnsi="Times New Roman"/>
          <w:sz w:val="22"/>
        </w:rPr>
        <w:t xml:space="preserve">. 733, k.o. </w:t>
      </w:r>
      <w:proofErr w:type="spellStart"/>
      <w:r w:rsidRPr="003E469B">
        <w:rPr>
          <w:rFonts w:ascii="Times New Roman" w:hAnsi="Times New Roman"/>
          <w:sz w:val="22"/>
        </w:rPr>
        <w:t>Katinovac</w:t>
      </w:r>
      <w:proofErr w:type="spellEnd"/>
    </w:p>
    <w:p w14:paraId="502136A1" w14:textId="25399542" w:rsidR="003E469B" w:rsidRDefault="003E469B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2D1FC57E" w14:textId="2E3D33E5" w:rsidR="003E469B" w:rsidRDefault="001B7E26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Sveukupna procjena: potrebno procijeniti</w:t>
      </w:r>
    </w:p>
    <w:p w14:paraId="405AB5E6" w14:textId="77777777" w:rsidR="000A1FA8" w:rsidRDefault="000A1FA8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58CDD9DD" w14:textId="45B02032" w:rsidR="006879BE" w:rsidRDefault="00F57075" w:rsidP="00F57075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ab/>
      </w:r>
    </w:p>
    <w:p w14:paraId="442A96DA" w14:textId="77777777" w:rsidR="00330209" w:rsidRDefault="00330209" w:rsidP="00330209">
      <w:pPr>
        <w:spacing w:after="0" w:line="264" w:lineRule="auto"/>
        <w:jc w:val="right"/>
        <w:rPr>
          <w:rFonts w:ascii="Times New Roman" w:eastAsia="Times New Roman" w:hAnsi="Times New Roman"/>
          <w:sz w:val="22"/>
          <w:lang w:eastAsia="hr-HR"/>
        </w:rPr>
      </w:pPr>
      <w:bookmarkStart w:id="0" w:name="_Hlk508217998"/>
    </w:p>
    <w:p w14:paraId="2044F866" w14:textId="77777777" w:rsidR="00A84B57" w:rsidRDefault="00A84B57" w:rsidP="00330209">
      <w:pPr>
        <w:spacing w:after="0" w:line="264" w:lineRule="auto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16A37DFF" w14:textId="11E8850D" w:rsidR="000477F6" w:rsidRPr="00330209" w:rsidRDefault="000477F6" w:rsidP="00330209">
      <w:pPr>
        <w:spacing w:after="0" w:line="264" w:lineRule="auto"/>
        <w:jc w:val="right"/>
        <w:rPr>
          <w:rFonts w:ascii="Times New Roman" w:hAnsi="Times New Roman"/>
          <w:b/>
          <w:sz w:val="22"/>
        </w:rPr>
      </w:pPr>
      <w:r w:rsidRPr="00F57075">
        <w:rPr>
          <w:rFonts w:ascii="Times New Roman" w:eastAsia="Times New Roman" w:hAnsi="Times New Roman"/>
          <w:b/>
          <w:bCs/>
          <w:sz w:val="22"/>
          <w:lang w:eastAsia="hr-HR"/>
        </w:rPr>
        <w:t>Stečajni upravitelj</w:t>
      </w:r>
    </w:p>
    <w:bookmarkEnd w:id="0"/>
    <w:p w14:paraId="19254D7F" w14:textId="77777777" w:rsidR="000477F6" w:rsidRPr="0093240E" w:rsidRDefault="002B7286" w:rsidP="00C7224D">
      <w:pPr>
        <w:spacing w:after="0" w:line="264" w:lineRule="auto"/>
        <w:ind w:firstLine="6"/>
        <w:jc w:val="right"/>
        <w:rPr>
          <w:rFonts w:ascii="Times New Roman" w:eastAsia="Times New Roman" w:hAnsi="Times New Roman"/>
          <w:sz w:val="22"/>
          <w:lang w:eastAsia="hr-HR"/>
        </w:rPr>
      </w:pPr>
      <w:r w:rsidRPr="0093240E">
        <w:rPr>
          <w:rFonts w:ascii="Times New Roman" w:eastAsia="Times New Roman" w:hAnsi="Times New Roman"/>
          <w:sz w:val="22"/>
          <w:lang w:eastAsia="hr-HR"/>
        </w:rPr>
        <w:t>Domagoj Poljak</w:t>
      </w:r>
    </w:p>
    <w:sectPr w:rsidR="000477F6" w:rsidRPr="0093240E" w:rsidSect="00A01EA4">
      <w:footerReference w:type="default" r:id="rId8"/>
      <w:headerReference w:type="first" r:id="rId9"/>
      <w:footerReference w:type="first" r:id="rId10"/>
      <w:pgSz w:w="11906" w:h="16838"/>
      <w:pgMar w:top="1066" w:right="1418" w:bottom="1418" w:left="1418" w:header="79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0E53A" w14:textId="77777777" w:rsidR="008A738C" w:rsidRDefault="008A738C" w:rsidP="005D60AC">
      <w:pPr>
        <w:spacing w:after="0" w:line="240" w:lineRule="auto"/>
      </w:pPr>
      <w:r>
        <w:separator/>
      </w:r>
    </w:p>
  </w:endnote>
  <w:endnote w:type="continuationSeparator" w:id="0">
    <w:p w14:paraId="7EA15E87" w14:textId="77777777" w:rsidR="008A738C" w:rsidRDefault="008A738C" w:rsidP="005D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10A36" w14:textId="77777777" w:rsidR="008A738C" w:rsidRPr="00961561" w:rsidRDefault="008A738C">
    <w:pPr>
      <w:pStyle w:val="Podnoje"/>
      <w:jc w:val="right"/>
      <w:rPr>
        <w:rFonts w:ascii="Times New Roman" w:hAnsi="Times New Roman"/>
        <w:sz w:val="18"/>
        <w:szCs w:val="18"/>
      </w:rPr>
    </w:pPr>
    <w:r w:rsidRPr="00961561">
      <w:rPr>
        <w:rFonts w:ascii="Times New Roman" w:hAnsi="Times New Roman"/>
        <w:sz w:val="18"/>
        <w:szCs w:val="18"/>
      </w:rPr>
      <w:t xml:space="preserve">Stranica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PAGE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  <w:r w:rsidRPr="00961561">
      <w:rPr>
        <w:rFonts w:ascii="Times New Roman" w:hAnsi="Times New Roman"/>
        <w:sz w:val="18"/>
        <w:szCs w:val="18"/>
      </w:rPr>
      <w:t xml:space="preserve"> od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NUMPAGES 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</w:p>
  <w:p w14:paraId="6061A177" w14:textId="77777777" w:rsidR="008A738C" w:rsidRPr="00961561" w:rsidRDefault="008A738C" w:rsidP="00961561">
    <w:pPr>
      <w:pStyle w:val="Podnoje"/>
      <w:tabs>
        <w:tab w:val="clear" w:pos="4536"/>
        <w:tab w:val="clear" w:pos="9072"/>
        <w:tab w:val="left" w:pos="3588"/>
      </w:tabs>
      <w:ind w:right="-569"/>
      <w:rPr>
        <w:rFonts w:ascii="Times New Roman" w:hAnsi="Times New Roman"/>
        <w:sz w:val="16"/>
      </w:rPr>
    </w:pPr>
    <w:r w:rsidRPr="00961561">
      <w:rPr>
        <w:rFonts w:ascii="Times New Roman" w:hAnsi="Times New Roman"/>
        <w:sz w:val="16"/>
      </w:rPr>
      <w:t>Stečajni upravitelj Domagoj Poljak, Miramarska 24/6, HR-10000 ZAGREB</w:t>
    </w:r>
  </w:p>
  <w:p w14:paraId="1C7C48FF" w14:textId="77777777" w:rsidR="008A738C" w:rsidRDefault="008A738C" w:rsidP="00977EDB">
    <w:pPr>
      <w:pStyle w:val="Podnoje"/>
      <w:ind w:left="-567" w:right="-56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9488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AD8F9" w14:textId="77777777" w:rsidR="008A738C" w:rsidRDefault="008A738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82A898" w14:textId="77777777" w:rsidR="008A738C" w:rsidRPr="00961561" w:rsidRDefault="008A738C" w:rsidP="00A01EA4">
    <w:pPr>
      <w:pStyle w:val="Podnoje"/>
      <w:tabs>
        <w:tab w:val="clear" w:pos="4536"/>
        <w:tab w:val="clear" w:pos="9072"/>
        <w:tab w:val="left" w:pos="3588"/>
      </w:tabs>
      <w:ind w:right="-569"/>
      <w:rPr>
        <w:rFonts w:ascii="Times New Roman" w:hAnsi="Times New Roma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3A8E1" w14:textId="77777777" w:rsidR="008A738C" w:rsidRDefault="008A738C" w:rsidP="005D60AC">
      <w:pPr>
        <w:spacing w:after="0" w:line="240" w:lineRule="auto"/>
      </w:pPr>
      <w:r>
        <w:separator/>
      </w:r>
    </w:p>
  </w:footnote>
  <w:footnote w:type="continuationSeparator" w:id="0">
    <w:p w14:paraId="4AA48E3B" w14:textId="77777777" w:rsidR="008A738C" w:rsidRDefault="008A738C" w:rsidP="005D6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61ACD" w14:textId="77777777" w:rsidR="008A738C" w:rsidRPr="00961561" w:rsidRDefault="008A738C" w:rsidP="00961561">
    <w:pPr>
      <w:pBdr>
        <w:bottom w:val="single" w:sz="12" w:space="1" w:color="auto"/>
      </w:pBdr>
      <w:spacing w:after="0" w:line="264" w:lineRule="auto"/>
      <w:jc w:val="center"/>
      <w:rPr>
        <w:rFonts w:ascii="Times New Roman" w:eastAsia="Times New Roman" w:hAnsi="Times New Roman"/>
        <w:b/>
        <w:color w:val="000000"/>
        <w:sz w:val="22"/>
        <w:lang w:eastAsia="hr-HR"/>
      </w:rPr>
    </w:pPr>
    <w:r w:rsidRPr="00961561">
      <w:rPr>
        <w:rFonts w:ascii="Times New Roman" w:eastAsia="Times New Roman" w:hAnsi="Times New Roman"/>
        <w:b/>
        <w:color w:val="000000"/>
        <w:sz w:val="22"/>
        <w:lang w:eastAsia="hr-HR"/>
      </w:rPr>
      <w:t>Stečajni upravitelj Domagoj Poljak</w:t>
    </w:r>
  </w:p>
  <w:p w14:paraId="0AEF1639" w14:textId="77777777" w:rsidR="008A738C" w:rsidRDefault="008A738C" w:rsidP="00A01EA4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 w:rsidRPr="00A918BC">
      <w:rPr>
        <w:rFonts w:ascii="Times New Roman" w:eastAsia="Times New Roman" w:hAnsi="Times New Roman"/>
        <w:bCs/>
        <w:color w:val="000000"/>
        <w:sz w:val="22"/>
        <w:lang w:eastAsia="hr-HR"/>
      </w:rPr>
      <w:t>Miramarska 24/6, HR-10000 Zagreb</w:t>
    </w:r>
    <w:r w:rsidRPr="00A918BC">
      <w:rPr>
        <w:rFonts w:ascii="Times New Roman" w:hAnsi="Times New Roman"/>
        <w:bCs/>
        <w:sz w:val="22"/>
      </w:rPr>
      <w:t>,</w:t>
    </w:r>
    <w:r>
      <w:rPr>
        <w:rFonts w:ascii="Times New Roman" w:hAnsi="Times New Roman"/>
        <w:sz w:val="22"/>
      </w:rPr>
      <w:t xml:space="preserve"> </w:t>
    </w:r>
    <w:r w:rsidRPr="00961561">
      <w:rPr>
        <w:rFonts w:ascii="Times New Roman" w:hAnsi="Times New Roman"/>
        <w:sz w:val="22"/>
      </w:rPr>
      <w:t xml:space="preserve">broj mobitela: 00385 98 9520 575, e-mail: </w:t>
    </w:r>
    <w:hyperlink r:id="rId1" w:history="1">
      <w:r w:rsidRPr="00A918BC">
        <w:rPr>
          <w:rStyle w:val="Hiperveza"/>
          <w:rFonts w:ascii="Times New Roman" w:hAnsi="Times New Roman"/>
          <w:color w:val="auto"/>
          <w:sz w:val="22"/>
          <w:u w:val="none"/>
        </w:rPr>
        <w:t>stecajni@odpoljak.hr</w:t>
      </w:r>
    </w:hyperlink>
  </w:p>
  <w:p w14:paraId="113443D4" w14:textId="77777777" w:rsidR="008A738C" w:rsidRPr="00961561" w:rsidRDefault="008A738C" w:rsidP="00A01EA4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OIB: 77663651000</w:t>
    </w:r>
  </w:p>
  <w:p w14:paraId="1D1ADB8F" w14:textId="77777777" w:rsidR="008A738C" w:rsidRPr="00961561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14:paraId="2A65B1A0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  <w:p w14:paraId="1A5C1534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C17640"/>
    <w:multiLevelType w:val="hybridMultilevel"/>
    <w:tmpl w:val="A83A5F1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190150"/>
    <w:multiLevelType w:val="hybridMultilevel"/>
    <w:tmpl w:val="0C6CD6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2743C"/>
    <w:multiLevelType w:val="hybridMultilevel"/>
    <w:tmpl w:val="ED00B36E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53E7B4E"/>
    <w:multiLevelType w:val="hybridMultilevel"/>
    <w:tmpl w:val="5678A9B4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D31513"/>
    <w:multiLevelType w:val="hybridMultilevel"/>
    <w:tmpl w:val="59EC4B3C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A1D4E1A"/>
    <w:multiLevelType w:val="hybridMultilevel"/>
    <w:tmpl w:val="E38C279C"/>
    <w:lvl w:ilvl="0" w:tplc="041A000F">
      <w:start w:val="1"/>
      <w:numFmt w:val="decimal"/>
      <w:lvlText w:val="%1.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FE63C1D"/>
    <w:multiLevelType w:val="hybridMultilevel"/>
    <w:tmpl w:val="CA7EE214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8EE434A"/>
    <w:multiLevelType w:val="hybridMultilevel"/>
    <w:tmpl w:val="50765340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39680D33"/>
    <w:multiLevelType w:val="hybridMultilevel"/>
    <w:tmpl w:val="29E822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917D8"/>
    <w:multiLevelType w:val="hybridMultilevel"/>
    <w:tmpl w:val="D586386E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55FF528F"/>
    <w:multiLevelType w:val="hybridMultilevel"/>
    <w:tmpl w:val="F7B21E30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6A2964CB"/>
    <w:multiLevelType w:val="hybridMultilevel"/>
    <w:tmpl w:val="F322253C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71273341"/>
    <w:multiLevelType w:val="hybridMultilevel"/>
    <w:tmpl w:val="F3A4A4F2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4FD5222"/>
    <w:multiLevelType w:val="hybridMultilevel"/>
    <w:tmpl w:val="13701314"/>
    <w:lvl w:ilvl="0" w:tplc="35927ABC">
      <w:start w:val="1"/>
      <w:numFmt w:val="decimal"/>
      <w:lvlText w:val="%1."/>
      <w:lvlJc w:val="left"/>
      <w:pPr>
        <w:ind w:left="780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9"/>
  </w:num>
  <w:num w:numId="10">
    <w:abstractNumId w:val="11"/>
  </w:num>
  <w:num w:numId="11">
    <w:abstractNumId w:val="5"/>
  </w:num>
  <w:num w:numId="12">
    <w:abstractNumId w:val="12"/>
  </w:num>
  <w:num w:numId="13">
    <w:abstractNumId w:val="3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48"/>
    <w:rsid w:val="00014A9C"/>
    <w:rsid w:val="0002559E"/>
    <w:rsid w:val="000271D7"/>
    <w:rsid w:val="000365E9"/>
    <w:rsid w:val="0004102C"/>
    <w:rsid w:val="000477F6"/>
    <w:rsid w:val="00073202"/>
    <w:rsid w:val="0007653F"/>
    <w:rsid w:val="000A1FA8"/>
    <w:rsid w:val="000B4FDA"/>
    <w:rsid w:val="000D4B7E"/>
    <w:rsid w:val="000D5FED"/>
    <w:rsid w:val="000D6A59"/>
    <w:rsid w:val="000E1B10"/>
    <w:rsid w:val="000E351B"/>
    <w:rsid w:val="000E5391"/>
    <w:rsid w:val="0010009C"/>
    <w:rsid w:val="001049CD"/>
    <w:rsid w:val="00107FCC"/>
    <w:rsid w:val="001138B1"/>
    <w:rsid w:val="00121806"/>
    <w:rsid w:val="0012632E"/>
    <w:rsid w:val="00133B30"/>
    <w:rsid w:val="00164B48"/>
    <w:rsid w:val="00173B6F"/>
    <w:rsid w:val="0017702A"/>
    <w:rsid w:val="001826C9"/>
    <w:rsid w:val="00183CDF"/>
    <w:rsid w:val="001871DC"/>
    <w:rsid w:val="00196759"/>
    <w:rsid w:val="001B69BA"/>
    <w:rsid w:val="001B7E26"/>
    <w:rsid w:val="001D092B"/>
    <w:rsid w:val="001D0A2E"/>
    <w:rsid w:val="001D1165"/>
    <w:rsid w:val="001D3516"/>
    <w:rsid w:val="001E348A"/>
    <w:rsid w:val="001F5FA4"/>
    <w:rsid w:val="00204F98"/>
    <w:rsid w:val="002120EA"/>
    <w:rsid w:val="0022673E"/>
    <w:rsid w:val="00232DD6"/>
    <w:rsid w:val="0025678A"/>
    <w:rsid w:val="0026001A"/>
    <w:rsid w:val="00261D3A"/>
    <w:rsid w:val="0026308C"/>
    <w:rsid w:val="00266160"/>
    <w:rsid w:val="002B3792"/>
    <w:rsid w:val="002B4652"/>
    <w:rsid w:val="002B7286"/>
    <w:rsid w:val="002C075A"/>
    <w:rsid w:val="002D66C9"/>
    <w:rsid w:val="002D7199"/>
    <w:rsid w:val="002D752B"/>
    <w:rsid w:val="002D7959"/>
    <w:rsid w:val="002E48BE"/>
    <w:rsid w:val="0030233E"/>
    <w:rsid w:val="00317F67"/>
    <w:rsid w:val="003263D3"/>
    <w:rsid w:val="00327E30"/>
    <w:rsid w:val="00330209"/>
    <w:rsid w:val="0033735C"/>
    <w:rsid w:val="0034426A"/>
    <w:rsid w:val="0034519D"/>
    <w:rsid w:val="00352080"/>
    <w:rsid w:val="00362B2B"/>
    <w:rsid w:val="00370F11"/>
    <w:rsid w:val="00376517"/>
    <w:rsid w:val="00387971"/>
    <w:rsid w:val="003910FB"/>
    <w:rsid w:val="00397187"/>
    <w:rsid w:val="003A0852"/>
    <w:rsid w:val="003B17E1"/>
    <w:rsid w:val="003B738F"/>
    <w:rsid w:val="003C4C04"/>
    <w:rsid w:val="003C7DC6"/>
    <w:rsid w:val="003D3407"/>
    <w:rsid w:val="003E1739"/>
    <w:rsid w:val="003E368D"/>
    <w:rsid w:val="003E42B7"/>
    <w:rsid w:val="003E469B"/>
    <w:rsid w:val="003F4562"/>
    <w:rsid w:val="003F683C"/>
    <w:rsid w:val="00400CDD"/>
    <w:rsid w:val="00407868"/>
    <w:rsid w:val="00413BBF"/>
    <w:rsid w:val="004244EE"/>
    <w:rsid w:val="00426604"/>
    <w:rsid w:val="00462030"/>
    <w:rsid w:val="00470093"/>
    <w:rsid w:val="00481A6F"/>
    <w:rsid w:val="004B193F"/>
    <w:rsid w:val="004B4D37"/>
    <w:rsid w:val="004C0485"/>
    <w:rsid w:val="004E59D4"/>
    <w:rsid w:val="004F0A87"/>
    <w:rsid w:val="00501578"/>
    <w:rsid w:val="005449F0"/>
    <w:rsid w:val="00545C5D"/>
    <w:rsid w:val="005911A9"/>
    <w:rsid w:val="00596FCE"/>
    <w:rsid w:val="005A44AB"/>
    <w:rsid w:val="005C57BF"/>
    <w:rsid w:val="005D4317"/>
    <w:rsid w:val="005D60AC"/>
    <w:rsid w:val="005E4B72"/>
    <w:rsid w:val="005E52FB"/>
    <w:rsid w:val="005F1D47"/>
    <w:rsid w:val="00606EE9"/>
    <w:rsid w:val="00626667"/>
    <w:rsid w:val="00632517"/>
    <w:rsid w:val="00635538"/>
    <w:rsid w:val="006366E0"/>
    <w:rsid w:val="006478CA"/>
    <w:rsid w:val="00647BA8"/>
    <w:rsid w:val="00652AB6"/>
    <w:rsid w:val="0066543D"/>
    <w:rsid w:val="00665F0B"/>
    <w:rsid w:val="00672C81"/>
    <w:rsid w:val="006741F4"/>
    <w:rsid w:val="00675325"/>
    <w:rsid w:val="00675E29"/>
    <w:rsid w:val="00681D2E"/>
    <w:rsid w:val="00686599"/>
    <w:rsid w:val="006879BE"/>
    <w:rsid w:val="0069433E"/>
    <w:rsid w:val="006A14CB"/>
    <w:rsid w:val="006A3AAC"/>
    <w:rsid w:val="006C7654"/>
    <w:rsid w:val="006D41AC"/>
    <w:rsid w:val="006F02BA"/>
    <w:rsid w:val="006F12CF"/>
    <w:rsid w:val="00700306"/>
    <w:rsid w:val="0070654E"/>
    <w:rsid w:val="0071283C"/>
    <w:rsid w:val="00727414"/>
    <w:rsid w:val="00730AE5"/>
    <w:rsid w:val="00730B35"/>
    <w:rsid w:val="0074282B"/>
    <w:rsid w:val="00773E45"/>
    <w:rsid w:val="00782E3D"/>
    <w:rsid w:val="007920DD"/>
    <w:rsid w:val="007A5498"/>
    <w:rsid w:val="007A5A72"/>
    <w:rsid w:val="007A6623"/>
    <w:rsid w:val="007A6E3F"/>
    <w:rsid w:val="007C1095"/>
    <w:rsid w:val="007D4302"/>
    <w:rsid w:val="007D4E91"/>
    <w:rsid w:val="008251CF"/>
    <w:rsid w:val="00827876"/>
    <w:rsid w:val="00856F56"/>
    <w:rsid w:val="0087734C"/>
    <w:rsid w:val="008839E8"/>
    <w:rsid w:val="00884043"/>
    <w:rsid w:val="008977A1"/>
    <w:rsid w:val="008A2CAC"/>
    <w:rsid w:val="008A4970"/>
    <w:rsid w:val="008A4BA3"/>
    <w:rsid w:val="008A738C"/>
    <w:rsid w:val="008B7468"/>
    <w:rsid w:val="008E3B03"/>
    <w:rsid w:val="008F6D3C"/>
    <w:rsid w:val="009066DC"/>
    <w:rsid w:val="009153EB"/>
    <w:rsid w:val="00917A77"/>
    <w:rsid w:val="0093240E"/>
    <w:rsid w:val="0095651E"/>
    <w:rsid w:val="00961561"/>
    <w:rsid w:val="00961E2E"/>
    <w:rsid w:val="009678CF"/>
    <w:rsid w:val="009758DC"/>
    <w:rsid w:val="00977EDB"/>
    <w:rsid w:val="00991CA2"/>
    <w:rsid w:val="009A0134"/>
    <w:rsid w:val="009A0B9D"/>
    <w:rsid w:val="009C4E06"/>
    <w:rsid w:val="009D0002"/>
    <w:rsid w:val="009D1C1B"/>
    <w:rsid w:val="009D329A"/>
    <w:rsid w:val="009E5BF3"/>
    <w:rsid w:val="009E7B7F"/>
    <w:rsid w:val="00A01EA4"/>
    <w:rsid w:val="00A0215D"/>
    <w:rsid w:val="00A1092C"/>
    <w:rsid w:val="00A200D5"/>
    <w:rsid w:val="00A23D29"/>
    <w:rsid w:val="00A258FB"/>
    <w:rsid w:val="00A26838"/>
    <w:rsid w:val="00A42715"/>
    <w:rsid w:val="00A463E0"/>
    <w:rsid w:val="00A4643C"/>
    <w:rsid w:val="00A468C5"/>
    <w:rsid w:val="00A51637"/>
    <w:rsid w:val="00A84B57"/>
    <w:rsid w:val="00A84FC9"/>
    <w:rsid w:val="00A85BD0"/>
    <w:rsid w:val="00A918BC"/>
    <w:rsid w:val="00A9315F"/>
    <w:rsid w:val="00A96057"/>
    <w:rsid w:val="00A9765A"/>
    <w:rsid w:val="00AA0033"/>
    <w:rsid w:val="00AA34F4"/>
    <w:rsid w:val="00AA6B9E"/>
    <w:rsid w:val="00AA7817"/>
    <w:rsid w:val="00AB2427"/>
    <w:rsid w:val="00AD3056"/>
    <w:rsid w:val="00AD3A92"/>
    <w:rsid w:val="00AD57CE"/>
    <w:rsid w:val="00AE4D6A"/>
    <w:rsid w:val="00AF3C0B"/>
    <w:rsid w:val="00B21983"/>
    <w:rsid w:val="00B25305"/>
    <w:rsid w:val="00B6475D"/>
    <w:rsid w:val="00B652D5"/>
    <w:rsid w:val="00B71A14"/>
    <w:rsid w:val="00BA0865"/>
    <w:rsid w:val="00BA50F4"/>
    <w:rsid w:val="00BA7C2F"/>
    <w:rsid w:val="00BB00E7"/>
    <w:rsid w:val="00BC005A"/>
    <w:rsid w:val="00BC083E"/>
    <w:rsid w:val="00BC1D0F"/>
    <w:rsid w:val="00BC5D0B"/>
    <w:rsid w:val="00BD25E3"/>
    <w:rsid w:val="00BD4DA2"/>
    <w:rsid w:val="00BE0E2B"/>
    <w:rsid w:val="00BE491E"/>
    <w:rsid w:val="00C1072D"/>
    <w:rsid w:val="00C17DCF"/>
    <w:rsid w:val="00C245E3"/>
    <w:rsid w:val="00C3679E"/>
    <w:rsid w:val="00C400E9"/>
    <w:rsid w:val="00C46FF5"/>
    <w:rsid w:val="00C7224D"/>
    <w:rsid w:val="00C73D61"/>
    <w:rsid w:val="00C74CC1"/>
    <w:rsid w:val="00C779AA"/>
    <w:rsid w:val="00C77EF1"/>
    <w:rsid w:val="00C83A2A"/>
    <w:rsid w:val="00C948BC"/>
    <w:rsid w:val="00CA66D1"/>
    <w:rsid w:val="00CB530C"/>
    <w:rsid w:val="00CC2540"/>
    <w:rsid w:val="00CD11F0"/>
    <w:rsid w:val="00CD6636"/>
    <w:rsid w:val="00CE0B73"/>
    <w:rsid w:val="00D02D2C"/>
    <w:rsid w:val="00D25503"/>
    <w:rsid w:val="00D46AD5"/>
    <w:rsid w:val="00D46F23"/>
    <w:rsid w:val="00D51127"/>
    <w:rsid w:val="00D66572"/>
    <w:rsid w:val="00D735D8"/>
    <w:rsid w:val="00D76B9A"/>
    <w:rsid w:val="00D808B8"/>
    <w:rsid w:val="00D903E9"/>
    <w:rsid w:val="00DA2CBF"/>
    <w:rsid w:val="00DA6971"/>
    <w:rsid w:val="00DB10C8"/>
    <w:rsid w:val="00DB1C01"/>
    <w:rsid w:val="00DD2CDF"/>
    <w:rsid w:val="00E228FE"/>
    <w:rsid w:val="00E46D63"/>
    <w:rsid w:val="00E478BC"/>
    <w:rsid w:val="00E55FB2"/>
    <w:rsid w:val="00E7045A"/>
    <w:rsid w:val="00E830BA"/>
    <w:rsid w:val="00E85C7E"/>
    <w:rsid w:val="00EC156B"/>
    <w:rsid w:val="00EC2240"/>
    <w:rsid w:val="00EC3785"/>
    <w:rsid w:val="00ED1BB0"/>
    <w:rsid w:val="00ED246A"/>
    <w:rsid w:val="00ED52CC"/>
    <w:rsid w:val="00ED616C"/>
    <w:rsid w:val="00EE42AE"/>
    <w:rsid w:val="00EF7EA5"/>
    <w:rsid w:val="00F05784"/>
    <w:rsid w:val="00F057B1"/>
    <w:rsid w:val="00F4203A"/>
    <w:rsid w:val="00F43BE2"/>
    <w:rsid w:val="00F54FEB"/>
    <w:rsid w:val="00F57075"/>
    <w:rsid w:val="00F62BFB"/>
    <w:rsid w:val="00F62CDD"/>
    <w:rsid w:val="00F65252"/>
    <w:rsid w:val="00F718D5"/>
    <w:rsid w:val="00F91675"/>
    <w:rsid w:val="00F94049"/>
    <w:rsid w:val="00FA7746"/>
    <w:rsid w:val="00FA799B"/>
    <w:rsid w:val="00FC417E"/>
    <w:rsid w:val="00FD74B8"/>
    <w:rsid w:val="00FF2D8D"/>
    <w:rsid w:val="00FF3760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BC5AE9C"/>
  <w15:docId w15:val="{49B7227A-6038-4667-84AE-34DE6985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val="hr-HR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60AC"/>
  </w:style>
  <w:style w:type="paragraph" w:styleId="Podnoje">
    <w:name w:val="footer"/>
    <w:basedOn w:val="Normal"/>
    <w:link w:val="PodnojeChar"/>
    <w:uiPriority w:val="99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60AC"/>
  </w:style>
  <w:style w:type="paragraph" w:styleId="Tekstbalonia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77EDB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1049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Adresa">
    <w:name w:val="Adresa"/>
    <w:basedOn w:val="Normal"/>
    <w:rsid w:val="0012632E"/>
    <w:pPr>
      <w:spacing w:after="0" w:line="264" w:lineRule="auto"/>
    </w:pPr>
    <w:rPr>
      <w:rFonts w:ascii="Arial" w:eastAsia="Times New Roman" w:hAnsi="Arial"/>
      <w:szCs w:val="20"/>
    </w:rPr>
  </w:style>
  <w:style w:type="paragraph" w:styleId="Odlomakpopisa">
    <w:name w:val="List Paragraph"/>
    <w:basedOn w:val="Normal"/>
    <w:uiPriority w:val="34"/>
    <w:qFormat/>
    <w:rsid w:val="00407868"/>
    <w:pPr>
      <w:ind w:left="720"/>
      <w:contextualSpacing/>
    </w:pPr>
  </w:style>
  <w:style w:type="paragraph" w:styleId="Tijeloteksta2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ijeloteksta2Char">
    <w:name w:val="Tijelo teksta 2 Char"/>
    <w:link w:val="Tijeloteksta2"/>
    <w:semiHidden/>
    <w:rsid w:val="00204F98"/>
    <w:rPr>
      <w:rFonts w:ascii="Times New Roman" w:eastAsia="Times New Roman" w:hAnsi="Times New Roman"/>
      <w:sz w:val="24"/>
    </w:rPr>
  </w:style>
  <w:style w:type="paragraph" w:styleId="Bezproreda">
    <w:name w:val="No Spacing"/>
    <w:aliases w:val="Bez razmaka"/>
    <w:uiPriority w:val="1"/>
    <w:qFormat/>
    <w:rsid w:val="00387971"/>
    <w:pPr>
      <w:spacing w:line="276" w:lineRule="auto"/>
    </w:pPr>
    <w:rPr>
      <w:rFonts w:ascii="Tahoma" w:hAnsi="Tahoma"/>
      <w:sz w:val="21"/>
      <w:szCs w:val="22"/>
      <w:lang w:val="hr-HR" w:eastAsia="en-US"/>
    </w:rPr>
  </w:style>
  <w:style w:type="character" w:styleId="Naglaeno">
    <w:name w:val="Strong"/>
    <w:uiPriority w:val="22"/>
    <w:qFormat/>
    <w:rsid w:val="00387971"/>
    <w:rPr>
      <w:rFonts w:ascii="Tahoma" w:hAnsi="Tahoma"/>
      <w:b/>
      <w:bCs/>
      <w:sz w:val="21"/>
    </w:rPr>
  </w:style>
  <w:style w:type="character" w:styleId="Hiperveza">
    <w:name w:val="Hyperlink"/>
    <w:basedOn w:val="Zadanifontodlomka"/>
    <w:uiPriority w:val="99"/>
    <w:unhideWhenUsed/>
    <w:rsid w:val="009A0B9D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9A0B9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 w:eastAsia="en-US"/>
    </w:rPr>
  </w:style>
  <w:style w:type="paragraph" w:styleId="TOCNaslov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eastAsiaTheme="minorHAnsi" w:hAnsiTheme="minorHAnsi" w:cstheme="minorBidi"/>
      <w:sz w:val="22"/>
    </w:rPr>
  </w:style>
  <w:style w:type="paragraph" w:styleId="Sadraj2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eastAsiaTheme="minorHAnsi" w:hAnsiTheme="minorHAnsi" w:cstheme="minorBidi"/>
      <w:sz w:val="22"/>
    </w:rPr>
  </w:style>
  <w:style w:type="character" w:customStyle="1" w:styleId="Naslov2Char">
    <w:name w:val="Naslov 2 Char"/>
    <w:basedOn w:val="Zadanifontodlomka"/>
    <w:link w:val="Naslov2"/>
    <w:uiPriority w:val="9"/>
    <w:rsid w:val="003373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 w:eastAsia="en-US"/>
    </w:rPr>
  </w:style>
  <w:style w:type="table" w:styleId="Reetkatablice">
    <w:name w:val="Table Grid"/>
    <w:basedOn w:val="Obinatablica"/>
    <w:uiPriority w:val="59"/>
    <w:rsid w:val="009066DC"/>
    <w:rPr>
      <w:rFonts w:asciiTheme="minorHAnsi" w:eastAsiaTheme="minorHAnsi" w:hAnsiTheme="minorHAnsi" w:cstheme="minorBid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val="hr-HR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A918BC"/>
    <w:rPr>
      <w:color w:val="605E5C"/>
      <w:shd w:val="clear" w:color="auto" w:fill="E1DFDD"/>
    </w:rPr>
  </w:style>
  <w:style w:type="paragraph" w:customStyle="1" w:styleId="Default">
    <w:name w:val="Default"/>
    <w:rsid w:val="000410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  <w:style w:type="character" w:customStyle="1" w:styleId="tabletextfield">
    <w:name w:val="table_text_field"/>
    <w:basedOn w:val="Zadanifontodlomka"/>
    <w:rsid w:val="00687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tecajni@odpoljak.h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agoj\Desktop\MEMO%20-%20ODPS%20-%20parnica%20ovr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A444E-AA13-49A2-B531-9F83FFE18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ODPS - parnica ovrha</Template>
  <TotalTime>98</TotalTime>
  <Pages>17</Pages>
  <Words>9475</Words>
  <Characters>54010</Characters>
  <Application>Microsoft Office Word</Application>
  <DocSecurity>0</DocSecurity>
  <Lines>450</Lines>
  <Paragraphs>126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Domagoj Poljak</dc:creator>
  <cp:lastModifiedBy>yth</cp:lastModifiedBy>
  <cp:revision>24</cp:revision>
  <cp:lastPrinted>2020-12-23T18:42:00Z</cp:lastPrinted>
  <dcterms:created xsi:type="dcterms:W3CDTF">2020-09-01T11:01:00Z</dcterms:created>
  <dcterms:modified xsi:type="dcterms:W3CDTF">2021-03-15T17:59:00Z</dcterms:modified>
</cp:coreProperties>
</file>